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FB4B" w14:textId="77777777" w:rsidR="00D26899" w:rsidRPr="0012492A" w:rsidRDefault="00D26899" w:rsidP="00F04FE0">
      <w:pPr>
        <w:suppressAutoHyphens w:val="0"/>
        <w:spacing w:after="0"/>
        <w:ind w:firstLine="5103"/>
        <w:textAlignment w:val="auto"/>
        <w:rPr>
          <w:rFonts w:ascii="Times New Roman" w:eastAsia="SimSun" w:hAnsi="Times New Roman"/>
          <w:b/>
          <w:bCs/>
          <w:i/>
          <w:iCs/>
          <w:sz w:val="24"/>
          <w:szCs w:val="24"/>
        </w:rPr>
      </w:pPr>
      <w:r w:rsidRPr="0012492A">
        <w:rPr>
          <w:rFonts w:ascii="Times New Roman" w:eastAsia="SimSun" w:hAnsi="Times New Roman"/>
          <w:b/>
          <w:bCs/>
          <w:i/>
          <w:iCs/>
          <w:sz w:val="24"/>
          <w:szCs w:val="24"/>
        </w:rPr>
        <w:t>Lyginamasis variantas</w:t>
      </w:r>
    </w:p>
    <w:p w14:paraId="0E2E20C6" w14:textId="77777777" w:rsidR="001F39DC" w:rsidRPr="00725FC7" w:rsidRDefault="00174352" w:rsidP="00F04FE0">
      <w:pPr>
        <w:suppressAutoHyphens w:val="0"/>
        <w:spacing w:after="0"/>
        <w:ind w:firstLine="5103"/>
        <w:textAlignment w:val="auto"/>
        <w:rPr>
          <w:rFonts w:ascii="Times New Roman" w:eastAsia="SimSun" w:hAnsi="Times New Roman"/>
          <w:sz w:val="24"/>
          <w:szCs w:val="24"/>
        </w:rPr>
      </w:pPr>
      <w:r w:rsidRPr="00725FC7">
        <w:rPr>
          <w:rFonts w:ascii="Times New Roman" w:eastAsia="SimSun" w:hAnsi="Times New Roman" w:hint="eastAsia"/>
          <w:sz w:val="24"/>
          <w:szCs w:val="24"/>
        </w:rPr>
        <w:t>PATVIRTINTA</w:t>
      </w:r>
    </w:p>
    <w:p w14:paraId="1AAC0C12" w14:textId="77777777" w:rsidR="001F39DC" w:rsidRPr="00725FC7" w:rsidRDefault="00174352" w:rsidP="00F04FE0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725FC7">
        <w:rPr>
          <w:rFonts w:ascii="Times New Roman" w:eastAsia="SimSun" w:hAnsi="Times New Roman" w:hint="eastAsia"/>
          <w:sz w:val="24"/>
          <w:szCs w:val="24"/>
        </w:rPr>
        <w:t xml:space="preserve">Skuodo rajono </w:t>
      </w:r>
      <w:r w:rsidRPr="00725FC7">
        <w:rPr>
          <w:rFonts w:ascii="Times New Roman" w:eastAsia="SimSun" w:hAnsi="Times New Roman"/>
          <w:sz w:val="24"/>
          <w:szCs w:val="24"/>
        </w:rPr>
        <w:t>savivaldyb</w:t>
      </w:r>
      <w:r w:rsidRPr="00725FC7">
        <w:rPr>
          <w:rFonts w:ascii="Times New Roman" w:eastAsia="SimSun" w:hAnsi="Times New Roman" w:hint="cs"/>
          <w:sz w:val="24"/>
          <w:szCs w:val="24"/>
        </w:rPr>
        <w:t>ė</w:t>
      </w:r>
      <w:r w:rsidRPr="00725FC7">
        <w:rPr>
          <w:rFonts w:ascii="Times New Roman" w:eastAsia="SimSun" w:hAnsi="Times New Roman"/>
          <w:sz w:val="24"/>
          <w:szCs w:val="24"/>
        </w:rPr>
        <w:t>s</w:t>
      </w:r>
      <w:r w:rsidRPr="00725FC7">
        <w:rPr>
          <w:rFonts w:ascii="Times New Roman" w:eastAsia="SimSun" w:hAnsi="Times New Roman" w:hint="eastAsia"/>
          <w:sz w:val="24"/>
          <w:szCs w:val="24"/>
        </w:rPr>
        <w:t xml:space="preserve"> tarybos</w:t>
      </w:r>
    </w:p>
    <w:p w14:paraId="5557D499" w14:textId="77777777" w:rsidR="001F39DC" w:rsidRPr="00162F96" w:rsidRDefault="00174352" w:rsidP="00F04FE0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162F96">
        <w:rPr>
          <w:rFonts w:ascii="Times New Roman" w:eastAsia="SimSun" w:hAnsi="Times New Roman" w:hint="eastAsia"/>
          <w:sz w:val="24"/>
          <w:szCs w:val="24"/>
        </w:rPr>
        <w:t>202</w:t>
      </w:r>
      <w:r w:rsidR="00B20E56" w:rsidRPr="00162F96">
        <w:rPr>
          <w:rFonts w:ascii="Times New Roman" w:eastAsia="SimSun" w:hAnsi="Times New Roman"/>
          <w:sz w:val="24"/>
          <w:szCs w:val="24"/>
        </w:rPr>
        <w:t>6</w:t>
      </w:r>
      <w:r w:rsidRPr="00162F96">
        <w:rPr>
          <w:rFonts w:ascii="Times New Roman" w:eastAsia="SimSun" w:hAnsi="Times New Roman" w:hint="eastAsia"/>
          <w:sz w:val="24"/>
          <w:szCs w:val="24"/>
        </w:rPr>
        <w:t xml:space="preserve"> m.</w:t>
      </w:r>
      <w:r w:rsidR="00A0383C" w:rsidRPr="00162F96">
        <w:rPr>
          <w:rFonts w:ascii="Times New Roman" w:eastAsia="SimSun" w:hAnsi="Times New Roman"/>
          <w:sz w:val="24"/>
          <w:szCs w:val="24"/>
        </w:rPr>
        <w:t xml:space="preserve"> </w:t>
      </w:r>
      <w:r w:rsidR="00162F96" w:rsidRPr="00162F96">
        <w:rPr>
          <w:rFonts w:ascii="Times New Roman" w:eastAsia="SimSun" w:hAnsi="Times New Roman"/>
          <w:sz w:val="24"/>
          <w:szCs w:val="24"/>
        </w:rPr>
        <w:t>vasario</w:t>
      </w:r>
      <w:r w:rsidR="00B20E56" w:rsidRPr="00162F96">
        <w:rPr>
          <w:rFonts w:ascii="Times New Roman" w:eastAsia="SimSun" w:hAnsi="Times New Roman"/>
          <w:sz w:val="24"/>
          <w:szCs w:val="24"/>
        </w:rPr>
        <w:t xml:space="preserve"> </w:t>
      </w:r>
      <w:r w:rsidR="00DE112E">
        <w:rPr>
          <w:rFonts w:ascii="Times New Roman" w:eastAsia="SimSun" w:hAnsi="Times New Roman"/>
          <w:sz w:val="24"/>
          <w:szCs w:val="24"/>
        </w:rPr>
        <w:t>26</w:t>
      </w:r>
      <w:r w:rsidR="007207F2">
        <w:rPr>
          <w:rFonts w:ascii="Times New Roman" w:eastAsia="SimSun" w:hAnsi="Times New Roman"/>
          <w:sz w:val="24"/>
          <w:szCs w:val="24"/>
        </w:rPr>
        <w:t xml:space="preserve"> </w:t>
      </w:r>
      <w:r w:rsidRPr="00162F96">
        <w:rPr>
          <w:rFonts w:ascii="Times New Roman" w:eastAsia="SimSun" w:hAnsi="Times New Roman" w:hint="eastAsia"/>
          <w:sz w:val="24"/>
          <w:szCs w:val="24"/>
        </w:rPr>
        <w:t>d. sprendimu Nr. T</w:t>
      </w:r>
      <w:r w:rsidR="007207F2">
        <w:rPr>
          <w:rFonts w:ascii="Times New Roman" w:eastAsia="SimSun" w:hAnsi="Times New Roman"/>
          <w:sz w:val="24"/>
          <w:szCs w:val="24"/>
        </w:rPr>
        <w:t>9-</w:t>
      </w:r>
      <w:r w:rsidR="00DE112E">
        <w:rPr>
          <w:rFonts w:ascii="Times New Roman" w:eastAsia="SimSun" w:hAnsi="Times New Roman"/>
          <w:sz w:val="24"/>
          <w:szCs w:val="24"/>
        </w:rPr>
        <w:t>36</w:t>
      </w:r>
    </w:p>
    <w:p w14:paraId="2583C50E" w14:textId="77777777" w:rsidR="00D26899" w:rsidRPr="00725FC7" w:rsidRDefault="00D26899" w:rsidP="00D26899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(</w:t>
      </w:r>
      <w:r w:rsidRPr="00725FC7">
        <w:rPr>
          <w:rFonts w:ascii="Times New Roman" w:eastAsia="SimSun" w:hAnsi="Times New Roman" w:hint="eastAsia"/>
          <w:sz w:val="24"/>
          <w:szCs w:val="24"/>
        </w:rPr>
        <w:t xml:space="preserve">Skuodo rajono </w:t>
      </w:r>
      <w:r w:rsidRPr="00725FC7">
        <w:rPr>
          <w:rFonts w:ascii="Times New Roman" w:eastAsia="SimSun" w:hAnsi="Times New Roman"/>
          <w:sz w:val="24"/>
          <w:szCs w:val="24"/>
        </w:rPr>
        <w:t>savivaldyb</w:t>
      </w:r>
      <w:r w:rsidRPr="00725FC7">
        <w:rPr>
          <w:rFonts w:ascii="Times New Roman" w:eastAsia="SimSun" w:hAnsi="Times New Roman" w:hint="cs"/>
          <w:sz w:val="24"/>
          <w:szCs w:val="24"/>
        </w:rPr>
        <w:t>ė</w:t>
      </w:r>
      <w:r w:rsidRPr="00725FC7">
        <w:rPr>
          <w:rFonts w:ascii="Times New Roman" w:eastAsia="SimSun" w:hAnsi="Times New Roman"/>
          <w:sz w:val="24"/>
          <w:szCs w:val="24"/>
        </w:rPr>
        <w:t>s</w:t>
      </w:r>
      <w:r w:rsidRPr="00725FC7">
        <w:rPr>
          <w:rFonts w:ascii="Times New Roman" w:eastAsia="SimSun" w:hAnsi="Times New Roman" w:hint="eastAsia"/>
          <w:sz w:val="24"/>
          <w:szCs w:val="24"/>
        </w:rPr>
        <w:t xml:space="preserve"> tarybos</w:t>
      </w:r>
    </w:p>
    <w:p w14:paraId="4B2B6AE6" w14:textId="77777777" w:rsidR="00D26899" w:rsidRDefault="00D26899" w:rsidP="00D26899">
      <w:pPr>
        <w:suppressAutoHyphens w:val="0"/>
        <w:spacing w:after="0"/>
        <w:ind w:left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162F96">
        <w:rPr>
          <w:rFonts w:ascii="Times New Roman" w:eastAsia="SimSun" w:hAnsi="Times New Roman" w:hint="eastAsia"/>
          <w:sz w:val="24"/>
          <w:szCs w:val="24"/>
        </w:rPr>
        <w:t>202</w:t>
      </w:r>
      <w:r w:rsidRPr="00162F96">
        <w:rPr>
          <w:rFonts w:ascii="Times New Roman" w:eastAsia="SimSun" w:hAnsi="Times New Roman"/>
          <w:sz w:val="24"/>
          <w:szCs w:val="24"/>
        </w:rPr>
        <w:t>6</w:t>
      </w:r>
      <w:r w:rsidRPr="00162F96">
        <w:rPr>
          <w:rFonts w:ascii="Times New Roman" w:eastAsia="SimSun" w:hAnsi="Times New Roman" w:hint="eastAsia"/>
          <w:sz w:val="24"/>
          <w:szCs w:val="24"/>
        </w:rPr>
        <w:t xml:space="preserve"> m.</w:t>
      </w:r>
      <w:r w:rsidRPr="00162F96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 xml:space="preserve">rugpjūčio    </w:t>
      </w:r>
      <w:r w:rsidRPr="00162F96">
        <w:rPr>
          <w:rFonts w:ascii="Times New Roman" w:eastAsia="SimSun" w:hAnsi="Times New Roman" w:hint="eastAsia"/>
          <w:sz w:val="24"/>
          <w:szCs w:val="24"/>
        </w:rPr>
        <w:t>d. sprendi</w:t>
      </w:r>
      <w:r>
        <w:rPr>
          <w:rFonts w:ascii="Times New Roman" w:eastAsia="SimSun" w:hAnsi="Times New Roman"/>
          <w:sz w:val="24"/>
          <w:szCs w:val="24"/>
        </w:rPr>
        <w:t>mo</w:t>
      </w:r>
      <w:r w:rsidRPr="00162F96">
        <w:rPr>
          <w:rFonts w:ascii="Times New Roman" w:eastAsia="SimSun" w:hAnsi="Times New Roman" w:hint="eastAsia"/>
          <w:sz w:val="24"/>
          <w:szCs w:val="24"/>
        </w:rPr>
        <w:t xml:space="preserve"> Nr. T</w:t>
      </w:r>
      <w:r>
        <w:rPr>
          <w:rFonts w:ascii="Times New Roman" w:eastAsia="SimSun" w:hAnsi="Times New Roman"/>
          <w:sz w:val="24"/>
          <w:szCs w:val="24"/>
        </w:rPr>
        <w:t>9-</w:t>
      </w:r>
    </w:p>
    <w:p w14:paraId="5BB0D7F7" w14:textId="77777777" w:rsidR="00D26899" w:rsidRPr="00162F96" w:rsidRDefault="00D26899" w:rsidP="00D26899">
      <w:pPr>
        <w:suppressAutoHyphens w:val="0"/>
        <w:spacing w:after="0"/>
        <w:ind w:left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redakcija)</w:t>
      </w:r>
    </w:p>
    <w:p w14:paraId="2A59F37A" w14:textId="77777777" w:rsidR="001F39DC" w:rsidRDefault="001F39DC" w:rsidP="00F04FE0">
      <w:pPr>
        <w:suppressAutoHyphens w:val="0"/>
        <w:spacing w:after="0"/>
        <w:ind w:firstLine="5103"/>
        <w:jc w:val="both"/>
        <w:textAlignment w:val="auto"/>
        <w:rPr>
          <w:rFonts w:ascii="Palemonas" w:eastAsia="SimSun" w:hAnsi="Palemonas"/>
          <w:sz w:val="24"/>
          <w:szCs w:val="24"/>
        </w:rPr>
      </w:pPr>
    </w:p>
    <w:p w14:paraId="57DE5381" w14:textId="77777777" w:rsidR="000E476F" w:rsidRDefault="000E476F" w:rsidP="00F04FE0">
      <w:pPr>
        <w:suppressAutoHyphens w:val="0"/>
        <w:spacing w:after="0"/>
        <w:ind w:firstLine="5103"/>
        <w:jc w:val="both"/>
        <w:textAlignment w:val="auto"/>
        <w:rPr>
          <w:rFonts w:ascii="Palemonas" w:eastAsia="SimSun" w:hAnsi="Palemonas" w:hint="eastAsia"/>
          <w:sz w:val="24"/>
          <w:szCs w:val="24"/>
        </w:rPr>
      </w:pPr>
    </w:p>
    <w:p w14:paraId="073660F2" w14:textId="77777777" w:rsidR="001F39DC" w:rsidRPr="00A4079F" w:rsidRDefault="00174352" w:rsidP="00F04FE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SKUODO RAJONO SAVIVALDYBĖS VIETINĖS REIKŠMĖS KELIŲ OBJEKTŲ FINANSAVIMO 202</w:t>
      </w:r>
      <w:r w:rsidR="00426F4F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 w:rsidR="00426F4F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 xml:space="preserve"> METŲ </w:t>
      </w:r>
      <w:r w:rsidR="00A4079F" w:rsidRPr="00A4079F">
        <w:rPr>
          <w:rFonts w:ascii="Times New Roman" w:hAnsi="Times New Roman"/>
          <w:b/>
          <w:bCs/>
          <w:sz w:val="24"/>
          <w:szCs w:val="24"/>
        </w:rPr>
        <w:t>PRIORITETINĖ EILĖ</w:t>
      </w:r>
    </w:p>
    <w:p w14:paraId="4C31D8AA" w14:textId="77777777" w:rsidR="001F39DC" w:rsidRDefault="001F39DC" w:rsidP="00F04FE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6378"/>
        <w:gridCol w:w="1418"/>
        <w:gridCol w:w="1561"/>
      </w:tblGrid>
      <w:tr w:rsidR="008548DA" w14:paraId="4D4D7D87" w14:textId="77777777" w:rsidTr="00265218">
        <w:trPr>
          <w:trHeight w:val="620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C6CE" w14:textId="77777777" w:rsidR="008548DA" w:rsidRDefault="008548DA" w:rsidP="00F04F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8687" w14:textId="77777777" w:rsidR="008548DA" w:rsidRDefault="008548DA" w:rsidP="00F04F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Kelio ar gatvės pavadinimas, numeris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E400" w14:textId="77777777" w:rsidR="008548DA" w:rsidRDefault="008548DA" w:rsidP="00F04F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Statybos rūšis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B0AF" w14:textId="77777777" w:rsidR="008548DA" w:rsidRDefault="008548DA" w:rsidP="00F04F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Finansavimo šaltinis</w:t>
            </w:r>
          </w:p>
          <w:p w14:paraId="1A731DDE" w14:textId="77777777" w:rsidR="008548DA" w:rsidRDefault="008548DA" w:rsidP="00F04F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DA" w14:paraId="2983741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8081" w14:textId="77777777" w:rsidR="008548DA" w:rsidRDefault="008548DA" w:rsidP="00A27B8C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B440" w14:textId="77777777" w:rsidR="008548DA" w:rsidRPr="00B20E56" w:rsidRDefault="008548DA" w:rsidP="00A27B8C">
            <w:pPr>
              <w:spacing w:befor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E56">
              <w:rPr>
                <w:rFonts w:ascii="Times New Roman" w:hAnsi="Times New Roman"/>
                <w:b/>
                <w:bCs/>
                <w:sz w:val="24"/>
                <w:szCs w:val="24"/>
              </w:rPr>
              <w:t>2026 METAI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B77E" w14:textId="77777777" w:rsidR="008548DA" w:rsidRPr="00B20E56" w:rsidRDefault="008548DA" w:rsidP="00A27B8C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381C" w14:textId="77777777" w:rsidR="008548DA" w:rsidRPr="00B20E56" w:rsidRDefault="008548DA" w:rsidP="00A27B8C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8DA" w14:paraId="32E69DB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9CF5" w14:textId="77777777" w:rsidR="008548DA" w:rsidRDefault="008548DA" w:rsidP="00135204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438B9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Skuodo miesto Mosėdžio gatvė Nr. SM-38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E341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B0A7B" w14:textId="77777777" w:rsidR="00C7261C" w:rsidRPr="00061F8E" w:rsidRDefault="00C7261C" w:rsidP="00C726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KPPP/SB/</w:t>
            </w:r>
          </w:p>
          <w:p w14:paraId="545DF0AA" w14:textId="77777777" w:rsidR="008548DA" w:rsidRPr="00B20E56" w:rsidRDefault="00C7261C" w:rsidP="00C726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EU*</w:t>
            </w:r>
          </w:p>
        </w:tc>
      </w:tr>
      <w:tr w:rsidR="008548DA" w14:paraId="43D23BDE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891E" w14:textId="77777777" w:rsidR="008548DA" w:rsidRDefault="008548DA" w:rsidP="00135204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30D7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Ylakių seniūnijos 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Erkšvos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kelias nuo kelio Nr. 3702 Nausėdai–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 iki kelio Nr. 3703 Ylakiai–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Šatės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Nr. YL-15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AC5B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E977" w14:textId="77777777" w:rsidR="008548DA" w:rsidRPr="00B20E56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548DA" w14:paraId="56936AD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91FB" w14:textId="77777777" w:rsidR="008548DA" w:rsidRDefault="008548DA" w:rsidP="00135204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03E52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Skuodo seniūnijos Pakalniškių k. kelias (nuo 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Trūbakių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kelio iki kelio Mažeikiai–Skuodas, Liepų gatvė) Nr. SK-42/ SK-72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3BE9B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32F2" w14:textId="77777777" w:rsidR="008548DA" w:rsidRPr="00B20E56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548DA" w14:paraId="30B7F9EB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5CC55" w14:textId="77777777" w:rsidR="008548DA" w:rsidRDefault="008548DA" w:rsidP="00135204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CD51B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Aleksandrijos seniūnijos kelias Daujotai–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Jedžiotai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Nr. AL-30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734E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52FA" w14:textId="77777777" w:rsidR="008548DA" w:rsidRPr="00B20E56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548DA" w14:paraId="1CB16938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6F96" w14:textId="77777777" w:rsidR="008548DA" w:rsidRDefault="008548DA" w:rsidP="00135204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47E58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Barstyčių seniūnijos Barstyčių gyvenvietės Saulėtekio gatvė Nr. BA-62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E04A" w14:textId="77777777" w:rsidR="008548DA" w:rsidRPr="00BA0864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6D7F" w14:textId="77777777" w:rsidR="008548DA" w:rsidRPr="00B20E56" w:rsidRDefault="008548DA" w:rsidP="003371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548DA" w14:paraId="4505AFF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5924" w14:textId="77777777" w:rsidR="008548DA" w:rsidRDefault="008548DA" w:rsidP="00DC64DB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A513" w14:textId="77777777" w:rsidR="008548DA" w:rsidRPr="00061F8E" w:rsidRDefault="008548DA" w:rsidP="00DC6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Skuodo miesto Mokyklos g. Nr. SM-36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B26E" w14:textId="77777777" w:rsidR="008548DA" w:rsidRPr="00061F8E" w:rsidRDefault="008548DA" w:rsidP="00DC6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E86D" w14:textId="77777777" w:rsidR="008548DA" w:rsidRPr="00061F8E" w:rsidRDefault="008548DA" w:rsidP="00DC6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KPPP/SB/</w:t>
            </w:r>
          </w:p>
          <w:p w14:paraId="4D3D557E" w14:textId="77777777" w:rsidR="008548DA" w:rsidRPr="00061F8E" w:rsidRDefault="008548DA" w:rsidP="00DC6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EU</w:t>
            </w:r>
          </w:p>
        </w:tc>
      </w:tr>
      <w:tr w:rsidR="008548DA" w14:paraId="2956AC3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BA358" w14:textId="77777777" w:rsidR="008548DA" w:rsidRDefault="008548DA" w:rsidP="00DC64DB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24EF" w14:textId="77777777" w:rsidR="008548DA" w:rsidRPr="00061F8E" w:rsidRDefault="008548DA" w:rsidP="00DC6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gyvenvietės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Šatos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gatvė Nr. ŠA-39-Š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3C6FB" w14:textId="77777777" w:rsidR="008548DA" w:rsidRPr="00061F8E" w:rsidRDefault="008548DA" w:rsidP="00DC6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6314" w14:textId="77777777" w:rsidR="008548DA" w:rsidRPr="00061F8E" w:rsidRDefault="008548DA" w:rsidP="00DC64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8548DA" w14:paraId="161E159A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8B6D" w14:textId="77777777" w:rsidR="008548DA" w:rsidRDefault="008548DA" w:rsidP="00FC251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BF72" w14:textId="77777777" w:rsidR="008548DA" w:rsidRPr="002213FD" w:rsidRDefault="008548DA" w:rsidP="00FC2513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>Lenkimų seniūnijos Lenkimų mstl. Menkinės gatvė Nr. LE-57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B5328" w14:textId="77777777" w:rsidR="008548DA" w:rsidRPr="00061F8E" w:rsidRDefault="008548DA" w:rsidP="00FC25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D7BB" w14:textId="77777777" w:rsidR="008548DA" w:rsidRPr="00061F8E" w:rsidRDefault="008548DA" w:rsidP="00FC25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8548DA" w14:paraId="597CEE2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6161" w14:textId="77777777" w:rsidR="008548DA" w:rsidRDefault="008548DA" w:rsidP="00FC251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9511" w14:textId="77777777" w:rsidR="008548DA" w:rsidRPr="002213FD" w:rsidRDefault="008548DA" w:rsidP="00FC2513">
            <w:pPr>
              <w:spacing w:after="0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2213FD"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  <w:t>Mosėdžio seniūnijos kelias Tėveliai–</w:t>
            </w:r>
            <w:proofErr w:type="spellStart"/>
            <w:r w:rsidRPr="002213FD"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  <w:t>Ersla</w:t>
            </w:r>
            <w:proofErr w:type="spellEnd"/>
            <w:r w:rsidRPr="002213FD"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  <w:t xml:space="preserve">  (nuo kelio Mosėdis–Skuodas iki Skuodo seniūnijos ribos) Nr. MO-38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63F3" w14:textId="77777777" w:rsidR="008548DA" w:rsidRPr="00061F8E" w:rsidRDefault="008548DA" w:rsidP="00FC25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32A6" w14:textId="77777777" w:rsidR="008548DA" w:rsidRPr="00061F8E" w:rsidRDefault="008548DA" w:rsidP="00FC25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 w:rsidR="00F837DF"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548DA" w14:paraId="49391C76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5FC9" w14:textId="77777777" w:rsidR="008548DA" w:rsidRDefault="008548DA" w:rsidP="000B7B34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6C45" w14:textId="77777777" w:rsidR="008548DA" w:rsidRPr="002213FD" w:rsidRDefault="008548DA" w:rsidP="000B7B34">
            <w:pPr>
              <w:spacing w:after="0"/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</w:pPr>
            <w:proofErr w:type="spellStart"/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>Notėnų</w:t>
            </w:r>
            <w:proofErr w:type="spellEnd"/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 xml:space="preserve"> seniūnijos </w:t>
            </w:r>
            <w:proofErr w:type="spellStart"/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>Šliktinės</w:t>
            </w:r>
            <w:proofErr w:type="spellEnd"/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 xml:space="preserve"> kaimo Liepų gatvė Nr. NO-28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937F" w14:textId="77777777" w:rsidR="008548DA" w:rsidRPr="00061F8E" w:rsidRDefault="008548DA" w:rsidP="000B7B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62F7F" w14:textId="77777777" w:rsidR="008548DA" w:rsidRPr="00061F8E" w:rsidRDefault="008548DA" w:rsidP="000B7B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8548DA" w14:paraId="0EAFC2E3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5C87D" w14:textId="77777777" w:rsidR="008548DA" w:rsidRDefault="008548DA" w:rsidP="0074515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334A" w14:textId="77777777" w:rsidR="008548DA" w:rsidRPr="002213FD" w:rsidRDefault="008548DA" w:rsidP="0074515F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 xml:space="preserve">Skuodo seniūnijos </w:t>
            </w:r>
            <w:proofErr w:type="spellStart"/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>Kulų</w:t>
            </w:r>
            <w:proofErr w:type="spellEnd"/>
            <w:r w:rsidRPr="002213FD">
              <w:rPr>
                <w:rFonts w:ascii="Times New Roman" w:hAnsi="Times New Roman"/>
                <w:strike/>
                <w:sz w:val="24"/>
                <w:szCs w:val="24"/>
              </w:rPr>
              <w:t xml:space="preserve"> I k. Ąžuolų gatvė Nr. SK-68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14320" w14:textId="77777777" w:rsidR="008548DA" w:rsidRPr="00061F8E" w:rsidRDefault="008548DA" w:rsidP="007451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E0AB" w14:textId="77777777" w:rsidR="008548DA" w:rsidRPr="00061F8E" w:rsidRDefault="008548DA" w:rsidP="007451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881C83" w14:paraId="1A64E691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2BE0" w14:textId="77777777" w:rsidR="00881C83" w:rsidRDefault="00881C83" w:rsidP="00881C8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E6B2" w14:textId="77777777" w:rsidR="00881C83" w:rsidRPr="00061F8E" w:rsidRDefault="00881C83" w:rsidP="00881C83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061F8E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Skuodo miesto Vaižganto g. Nr. SM-66 (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n</w:t>
            </w:r>
            <w:r w:rsidRPr="00061F8E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uo Dariaus ir Girėno g. iki Janonio g.)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2EF4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41CE2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81C83" w14:paraId="68F11CD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01B3" w14:textId="77777777" w:rsidR="00881C83" w:rsidRDefault="00881C83" w:rsidP="00881C8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EC45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Ylakių seniūnijos Ylakių miestelio Liepų gatvė Nr. YLY-11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EE67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CF5E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81C83" w14:paraId="6E8576A3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C6031" w14:textId="77777777" w:rsidR="00881C83" w:rsidRDefault="00881C83" w:rsidP="00881C8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E37B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Notėnų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Šliktinės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k. Vingio gatvė Nr. NO-51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E1EA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AE24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5C347D" w14:paraId="57FC19B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54A12" w14:textId="77777777" w:rsidR="005C347D" w:rsidRDefault="005C347D" w:rsidP="005C347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5BF2" w14:textId="77777777" w:rsidR="005C347D" w:rsidRPr="00EB7158" w:rsidRDefault="005C347D" w:rsidP="005C347D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7158">
              <w:rPr>
                <w:rFonts w:ascii="Times New Roman" w:hAnsi="Times New Roman"/>
                <w:strike/>
                <w:sz w:val="24"/>
                <w:szCs w:val="24"/>
              </w:rPr>
              <w:t>Ylakių seniūnijos Aerodromo kelias Nr. YL-05 nuo kelio Nr. 3703 Ylakiai–</w:t>
            </w:r>
            <w:proofErr w:type="spellStart"/>
            <w:r w:rsidRPr="00EB7158">
              <w:rPr>
                <w:rFonts w:ascii="Times New Roman" w:hAnsi="Times New Roman"/>
                <w:strike/>
                <w:sz w:val="24"/>
                <w:szCs w:val="24"/>
              </w:rPr>
              <w:t>Šatės</w:t>
            </w:r>
            <w:proofErr w:type="spellEnd"/>
            <w:r w:rsidRPr="00EB7158">
              <w:rPr>
                <w:rFonts w:ascii="Times New Roman" w:hAnsi="Times New Roman"/>
                <w:strike/>
                <w:sz w:val="24"/>
                <w:szCs w:val="24"/>
              </w:rPr>
              <w:t xml:space="preserve"> pro aerodromą iki kelio Nr. YL-104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30B9" w14:textId="77777777" w:rsidR="005C347D" w:rsidRPr="00061F8E" w:rsidRDefault="005C347D" w:rsidP="005C34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Kapitalinias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12EF" w14:textId="77777777" w:rsidR="005C347D" w:rsidRPr="00061F8E" w:rsidRDefault="005C347D" w:rsidP="005C34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881C83" w14:paraId="1C89E1F6" w14:textId="77777777" w:rsidTr="00286EB9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5DFC" w14:textId="77777777" w:rsidR="00881C83" w:rsidRDefault="00881C83" w:rsidP="00881C8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FB7" w14:textId="77777777" w:rsidR="00881C83" w:rsidRPr="00093520" w:rsidRDefault="00881C83" w:rsidP="00881C83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093520"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  <w:t>Skuodo miesto Pergalės g. Nr. SM-44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4A00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B684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81C83" w14:paraId="320D504C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6585" w14:textId="77777777" w:rsidR="00881C83" w:rsidRDefault="00881C83" w:rsidP="00881C8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8045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 Barstyčių seniūnijos Barstyčių gyvenvietės Žalioji gatvė Nr. BA-64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D911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40B6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881C83" w14:paraId="583F176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46B4" w14:textId="77777777" w:rsidR="00881C83" w:rsidRDefault="00881C83" w:rsidP="00881C8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B5216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Ylakių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Vižančių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kaimo Liepų gatvė Nr. YL</w:t>
            </w: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061F8E">
              <w:rPr>
                <w:rFonts w:ascii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0902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Paprastasis </w:t>
            </w:r>
            <w:r w:rsidRPr="00061F8E">
              <w:rPr>
                <w:rFonts w:ascii="Times New Roman" w:hAnsi="Times New Roman"/>
                <w:sz w:val="24"/>
                <w:szCs w:val="24"/>
              </w:rPr>
              <w:lastRenderedPageBreak/>
              <w:t>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6498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lastRenderedPageBreak/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5C347D" w14:paraId="31C18B0B" w14:textId="77777777" w:rsidTr="00907482">
        <w:trPr>
          <w:trHeight w:val="432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96E5" w14:textId="77777777" w:rsidR="005C347D" w:rsidRDefault="005C347D" w:rsidP="005C347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97A94" w14:textId="77777777" w:rsidR="005C347D" w:rsidRPr="00061F8E" w:rsidRDefault="005C347D" w:rsidP="005C34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Skuodo miesto Algirdo gatvė Nr. SM-2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039C2" w14:textId="77777777" w:rsidR="005C347D" w:rsidRPr="00061F8E" w:rsidRDefault="005C347D" w:rsidP="005C34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B7F1" w14:textId="77777777" w:rsidR="005C347D" w:rsidRPr="00061F8E" w:rsidRDefault="005C347D" w:rsidP="005C34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881C83" w14:paraId="004766E8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ED73" w14:textId="77777777" w:rsidR="00881C83" w:rsidRDefault="00881C83" w:rsidP="00881C8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476B" w14:textId="77777777" w:rsidR="00881C83" w:rsidRPr="002213FD" w:rsidRDefault="00881C83" w:rsidP="00881C83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</w:pPr>
            <w:proofErr w:type="spellStart"/>
            <w:r w:rsidRPr="002213FD"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  <w:t>Puodkalių</w:t>
            </w:r>
            <w:proofErr w:type="spellEnd"/>
            <w:r w:rsidRPr="002213FD"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  <w:t xml:space="preserve"> k. Piliakalnio g. atšaka</w:t>
            </w:r>
          </w:p>
          <w:p w14:paraId="25D1AA44" w14:textId="77777777" w:rsidR="00881C83" w:rsidRPr="002213FD" w:rsidRDefault="00881C83" w:rsidP="00881C83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213FD">
              <w:rPr>
                <w:rFonts w:ascii="TimesNewRomanPSMT" w:hAnsi="TimesNewRomanPSMT" w:cs="TimesNewRomanPSMT"/>
                <w:strike/>
                <w:sz w:val="24"/>
                <w:szCs w:val="24"/>
                <w:lang w:eastAsia="lt-LT"/>
              </w:rPr>
              <w:t>privažiavimas prie Nr. 17 (SKPu-72)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DB6BC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46BF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47CE" w14:textId="77777777" w:rsidR="00881C83" w:rsidRPr="00061F8E" w:rsidRDefault="00881C83" w:rsidP="00881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0101F" w14:paraId="2C44F71A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872E" w14:textId="77777777" w:rsidR="0030101F" w:rsidRDefault="0030101F" w:rsidP="0030101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D2B2" w14:textId="77777777" w:rsidR="0030101F" w:rsidRPr="002213FD" w:rsidRDefault="0030101F" w:rsidP="0030101F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</w:pPr>
            <w:r w:rsidRPr="002213FD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Aleksandrijos seniūnijos kelias nuo kelio Skuodas–Barstyčiai iki Apuolės mokyklos (Mokyklos gatvė) Nr. AL-60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B680" w14:textId="77777777" w:rsidR="0030101F" w:rsidRPr="00AE46BF" w:rsidRDefault="0030101F" w:rsidP="003010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436A" w14:textId="77777777" w:rsidR="0030101F" w:rsidRPr="00545F70" w:rsidRDefault="0030101F" w:rsidP="003010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0101F" w14:paraId="3469B2D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5FC2" w14:textId="77777777" w:rsidR="0030101F" w:rsidRDefault="0030101F" w:rsidP="0030101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81F9" w14:textId="77777777" w:rsidR="0030101F" w:rsidRPr="002213FD" w:rsidRDefault="0030101F" w:rsidP="0030101F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</w:pPr>
            <w:r w:rsidRPr="002213FD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Aleksandrijos seniūnijos kelias nuo kelio Skuodas–Barstyčiai  iki Juknaičių  k. Užupio gatvės Nr. AL-46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07E5" w14:textId="77777777" w:rsidR="0030101F" w:rsidRPr="00AE46BF" w:rsidRDefault="0030101F" w:rsidP="003010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4BF3F" w14:textId="77777777" w:rsidR="0030101F" w:rsidRPr="00545F70" w:rsidRDefault="0030101F" w:rsidP="003010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0101F" w14:paraId="085C27D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E0172" w14:textId="77777777" w:rsidR="0030101F" w:rsidRPr="00A730F4" w:rsidRDefault="0030101F" w:rsidP="00A27B8C">
            <w:pPr>
              <w:spacing w:before="240" w:after="0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667B" w14:textId="77777777" w:rsidR="0030101F" w:rsidRPr="00A730F4" w:rsidRDefault="0030101F" w:rsidP="00A27B8C">
            <w:pPr>
              <w:spacing w:befor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0F4">
              <w:rPr>
                <w:rFonts w:ascii="Times New Roman" w:hAnsi="Times New Roman"/>
                <w:b/>
                <w:bCs/>
                <w:sz w:val="24"/>
                <w:szCs w:val="24"/>
              </w:rPr>
              <w:t>2027 METAI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3E06" w14:textId="77777777" w:rsidR="0030101F" w:rsidRPr="00061F8E" w:rsidRDefault="0030101F" w:rsidP="00A27B8C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2EA4" w14:textId="77777777" w:rsidR="0030101F" w:rsidRPr="00061F8E" w:rsidRDefault="0030101F" w:rsidP="00A27B8C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3D1" w14:paraId="31F6BEB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29E9" w14:textId="77777777" w:rsidR="003233D1" w:rsidRPr="00A730F4" w:rsidRDefault="003233D1" w:rsidP="00A27B8C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C26F" w14:textId="77777777" w:rsidR="003233D1" w:rsidRPr="00A730F4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>Lenkimų seniūnijos Lenkimų mstl. Menkinės gatvė Nr. LE-57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00A6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E8D3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E366BE6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768C" w14:textId="77777777" w:rsidR="003233D1" w:rsidRPr="00A730F4" w:rsidRDefault="003233D1" w:rsidP="00A27B8C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C86D" w14:textId="77777777" w:rsidR="003233D1" w:rsidRPr="00A730F4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12A"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  <w:t>Mosėdžio seniūnijos kelias Tėveliai–</w:t>
            </w:r>
            <w:proofErr w:type="spellStart"/>
            <w:r w:rsidRPr="0075712A"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  <w:t>Ersla</w:t>
            </w:r>
            <w:proofErr w:type="spellEnd"/>
            <w:r w:rsidRPr="0075712A"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  <w:t xml:space="preserve">  (nuo kelio Mosėdis–Skuodas iki Skuodo seniūnijos ribos) Nr. MO-38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E932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F6B6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43926051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630D7" w14:textId="77777777" w:rsidR="003233D1" w:rsidRPr="00A730F4" w:rsidRDefault="003233D1" w:rsidP="00A27B8C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A395" w14:textId="77777777" w:rsidR="003233D1" w:rsidRPr="00A730F4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>Notėnų</w:t>
            </w:r>
            <w:proofErr w:type="spellEnd"/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seniūnijos </w:t>
            </w:r>
            <w:proofErr w:type="spellStart"/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>Šliktinės</w:t>
            </w:r>
            <w:proofErr w:type="spellEnd"/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kaimo Liepų gatvė Nr. NO-28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C9884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F6DD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09C9934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5C9C8" w14:textId="77777777" w:rsidR="003233D1" w:rsidRPr="00A730F4" w:rsidRDefault="003233D1" w:rsidP="00A27B8C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AECFF" w14:textId="77777777" w:rsidR="003233D1" w:rsidRPr="00A730F4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Skuodo seniūnijos </w:t>
            </w:r>
            <w:proofErr w:type="spellStart"/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>Kulų</w:t>
            </w:r>
            <w:proofErr w:type="spellEnd"/>
            <w:r w:rsidRPr="007571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 k. Ąžuolų gatvė Nr. SK-68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EFB2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23936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758C1358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C949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BBBB" w14:textId="77777777" w:rsidR="003233D1" w:rsidRPr="00EB7158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</w:rPr>
            </w:pPr>
            <w:r w:rsidRPr="00EB7158">
              <w:rPr>
                <w:rFonts w:ascii="Times New Roman" w:hAnsi="Times New Roman"/>
                <w:b/>
                <w:bCs/>
                <w:sz w:val="24"/>
                <w:szCs w:val="24"/>
              </w:rPr>
              <w:t>Ylakių seniūnijos Aerodromo kelias Nr. YL-05 nuo kelio Nr. 3703 Ylakiai–</w:t>
            </w:r>
            <w:proofErr w:type="spellStart"/>
            <w:r w:rsidRPr="00EB7158">
              <w:rPr>
                <w:rFonts w:ascii="Times New Roman" w:hAnsi="Times New Roman"/>
                <w:b/>
                <w:bCs/>
                <w:sz w:val="24"/>
                <w:szCs w:val="24"/>
              </w:rPr>
              <w:t>Šatės</w:t>
            </w:r>
            <w:proofErr w:type="spellEnd"/>
            <w:r w:rsidRPr="00EB71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pro aerodromą iki kelio Nr. YL-104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AFF9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Kapitalinias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E8C2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D77819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1201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6DBB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3520"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  <w:t>Skuodo miesto Pergalės g. Nr. SM-44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6FB4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46BF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4540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60D9954D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25EEF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C6B2" w14:textId="77777777" w:rsidR="003233D1" w:rsidRPr="0075712A" w:rsidRDefault="003233D1" w:rsidP="003233D1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</w:pPr>
            <w:proofErr w:type="spellStart"/>
            <w:r w:rsidRPr="0075712A"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  <w:t>Puodkalių</w:t>
            </w:r>
            <w:proofErr w:type="spellEnd"/>
            <w:r w:rsidRPr="0075712A"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  <w:t xml:space="preserve"> k. Piliakalnio g. atšaka</w:t>
            </w:r>
          </w:p>
          <w:p w14:paraId="3D038CA1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12A">
              <w:rPr>
                <w:rFonts w:ascii="TimesNewRomanPSMT" w:hAnsi="TimesNewRomanPSMT" w:cs="TimesNewRomanPSMT"/>
                <w:b/>
                <w:bCs/>
                <w:sz w:val="24"/>
                <w:szCs w:val="24"/>
                <w:lang w:eastAsia="lt-LT"/>
              </w:rPr>
              <w:t>privažiavimas prie Nr. 17 (SKPu-72)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E0F7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53D2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4DE9509E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881D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6B8B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Aleksandrijos seniūnijos Aleksandrijos gyvenvietės S. Daukanto gatvė Nr. AL-50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9760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1CA9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303D973C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9358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578E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 xml:space="preserve">Skuodo miesto Šatrijos gatvė </w:t>
            </w:r>
          </w:p>
          <w:p w14:paraId="0A9ED275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Nr. SM-59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8D54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732F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057FD27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A560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1FC7" w14:textId="77777777" w:rsidR="003233D1" w:rsidRPr="0075712A" w:rsidRDefault="003233D1" w:rsidP="003233D1">
            <w:pPr>
              <w:spacing w:after="0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75712A"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  <w:t>Aleksandrijos seniūnijos kelias nuo kelio Skuodas–Barstyčiai iki Apuolės mokyklos (Mokyklos gatvė) Nr. AL-60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7EF36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9CE6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45B1F61E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C778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0ED3" w14:textId="77777777" w:rsidR="003233D1" w:rsidRPr="0075712A" w:rsidRDefault="003233D1" w:rsidP="003233D1">
            <w:pPr>
              <w:spacing w:after="0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75712A"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  <w:t>Aleksandrijos seniūnijos kelias nuo kelio Skuodas–Barstyčiai  iki Juknaičių  k. Užupio gatvės Nr. AL-46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9264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C2B9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04B2DFB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BE9B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C14C1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Barstyčių seniūnijos kelias Nr. BA-37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Puokės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kaimas–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Končaičių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kaimas (kelias nuo sodybos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Baršių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g. Nr. 48 iki kelio Barstyčiai–Seda)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4FECA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5A96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6CCCA4E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5F27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40EC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Mosėdžio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Mikulčių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gyvenvietės kelias Nr. MO-22 (pro J.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Pušinsko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sodybą nuo kelio Mosėdis–Lenkimai  į laukus) (Pievų gatvė)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6AD6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76A10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6C4A9D3D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2701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0E21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Skuodo miesto Apuolės gatvė Nr. SM-1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EDBE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7620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3C21DD6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F117E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CAA3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Mosėdžio seniūnijos kelias Nr. MO-25 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Mikulčiai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Kusai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(nuo kelio Mosėdis</w:t>
            </w:r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r w:rsidRPr="00061F8E">
              <w:rPr>
                <w:rFonts w:ascii="Times New Roman" w:hAnsi="Times New Roman"/>
                <w:sz w:val="24"/>
                <w:szCs w:val="24"/>
              </w:rPr>
              <w:t xml:space="preserve">Lenkimai iki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Kusų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kaimo kelio)(Beržų gatvė)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D46F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A507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37B3A523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691ED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1A13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Prialgavos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Paupio gatvė Nr. NO-30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10D0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3C119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401A25F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30D61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F7AA" w14:textId="77777777" w:rsidR="003233D1" w:rsidRPr="00061F8E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Prialgavos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Bartuvos</w:t>
            </w:r>
          </w:p>
          <w:p w14:paraId="718DFBCA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g.–senkapiai Nr. NO-35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6CB7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49DE5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2E2AE97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80E4" w14:textId="77777777" w:rsidR="003233D1" w:rsidRPr="003B2DE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8BB7" w14:textId="77777777" w:rsidR="003233D1" w:rsidRPr="00061F8E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Skuodo miesto Krantinės gatvė Nr. SM-23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99A2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D7DB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1EEED9BA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4C34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735CA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seniūnijos kelias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Ersla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(Beržų gatvė) Nr. ŠA-</w:t>
            </w:r>
            <w:r w:rsidRPr="00061F8E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6A7C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Kapitalinis </w:t>
            </w:r>
            <w:r w:rsidRPr="00061F8E">
              <w:rPr>
                <w:rFonts w:ascii="Times New Roman" w:hAnsi="Times New Roman"/>
                <w:sz w:val="24"/>
                <w:szCs w:val="24"/>
              </w:rPr>
              <w:lastRenderedPageBreak/>
              <w:t>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0AAA" w14:textId="77777777" w:rsidR="003233D1" w:rsidRPr="00061F8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lastRenderedPageBreak/>
              <w:t>KPPP/SB</w:t>
            </w:r>
          </w:p>
        </w:tc>
      </w:tr>
      <w:tr w:rsidR="003233D1" w14:paraId="0F567688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705D" w14:textId="77777777" w:rsidR="003233D1" w:rsidRPr="00B20E56" w:rsidRDefault="003233D1" w:rsidP="003233D1">
            <w:pPr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77AE" w14:textId="77777777" w:rsidR="003233D1" w:rsidRPr="00B20E56" w:rsidRDefault="003233D1" w:rsidP="003233D1">
            <w:pPr>
              <w:tabs>
                <w:tab w:val="left" w:pos="63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 xml:space="preserve">Mosėdžio seniūnijos kelias į 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</w:rPr>
              <w:t>Tauzų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</w:rPr>
              <w:t xml:space="preserve"> kaimą (nuo plento iki kelio Nr. MO-42) Nr. MO-41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0428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6A58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116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66D9A68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FA9B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AC74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Mosėdžio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E56">
              <w:rPr>
                <w:rFonts w:ascii="Times New Roman" w:hAnsi="Times New Roman"/>
                <w:sz w:val="24"/>
                <w:szCs w:val="24"/>
              </w:rPr>
              <w:t xml:space="preserve">seniūnijos  kelias per 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</w:rPr>
              <w:t>Tauzų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</w:rPr>
              <w:t xml:space="preserve"> kaimą (nuo plento Skuodas–Plungė iki kelio Nr.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E56">
              <w:rPr>
                <w:rFonts w:ascii="Times New Roman" w:hAnsi="Times New Roman"/>
                <w:sz w:val="24"/>
                <w:szCs w:val="24"/>
              </w:rPr>
              <w:t>MO-23) Nr.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E56">
              <w:rPr>
                <w:rFonts w:ascii="Times New Roman" w:hAnsi="Times New Roman"/>
                <w:sz w:val="24"/>
                <w:szCs w:val="24"/>
              </w:rPr>
              <w:t>MO-42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B510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E5E6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116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66ABD169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B007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DE7A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Lenkimų seniūnijos kelias Lenkimai–</w:t>
            </w:r>
            <w:proofErr w:type="spellStart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Rievos</w:t>
            </w:r>
            <w:proofErr w:type="spellEnd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k.  (nuo </w:t>
            </w:r>
            <w:proofErr w:type="spellStart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Lugnų</w:t>
            </w:r>
            <w:proofErr w:type="spellEnd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gatvės iki </w:t>
            </w:r>
            <w:proofErr w:type="spellStart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Rievos</w:t>
            </w:r>
            <w:proofErr w:type="spellEnd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gatvės) Nr. LE-09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9B14F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E604" w14:textId="77777777" w:rsidR="003233D1" w:rsidRPr="0038511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70453A38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9E8E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9FA1" w14:textId="77777777" w:rsidR="003233D1" w:rsidRPr="00A27B8C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7B8C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Aleksandrijos seniūnijos </w:t>
            </w:r>
            <w:r w:rsidRPr="00A27B8C">
              <w:rPr>
                <w:rFonts w:ascii="Times New Roman" w:hAnsi="Times New Roman"/>
                <w:sz w:val="24"/>
                <w:szCs w:val="24"/>
              </w:rPr>
              <w:t>Apuolės k. Piliakalnio gatvė Nr. AL-69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A880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F523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0B4003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75F3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4ABA5" w14:textId="77777777" w:rsidR="003233D1" w:rsidRPr="00A27B8C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7B8C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Aleksandrijos seniūnijos </w:t>
            </w:r>
            <w:r w:rsidRPr="00A27B8C">
              <w:rPr>
                <w:rFonts w:ascii="Times New Roman" w:hAnsi="Times New Roman"/>
                <w:sz w:val="24"/>
                <w:szCs w:val="24"/>
              </w:rPr>
              <w:t>Apuolės k. Mažoji gatvė Nr. AL-63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8D8A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D49B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2E38F009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A44BC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9D98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 xml:space="preserve">M.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Rūšupių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 xml:space="preserve"> k. Skuodo g. (SK-37)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73A9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F103" w14:textId="77777777" w:rsidR="003233D1" w:rsidRPr="00605D5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63A6779C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4AFB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647C" w14:textId="77777777" w:rsidR="003233D1" w:rsidRDefault="003233D1" w:rsidP="003233D1">
            <w:pPr>
              <w:spacing w:after="0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D541D5">
              <w:rPr>
                <w:rFonts w:ascii="Times New Roman" w:hAnsi="Times New Roman"/>
                <w:sz w:val="24"/>
                <w:szCs w:val="24"/>
              </w:rPr>
              <w:t>Skuodo miesto J. Chodkevičiaus gatvė Nr.  SM-16 (I etapas)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5D911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29EE" w14:textId="77777777" w:rsidR="003233D1" w:rsidRPr="00605D5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7761E86B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87F2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1473" w14:textId="77777777" w:rsidR="003233D1" w:rsidRDefault="003233D1" w:rsidP="003233D1">
            <w:pPr>
              <w:spacing w:after="0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D541D5">
              <w:rPr>
                <w:rFonts w:ascii="Times New Roman" w:hAnsi="Times New Roman"/>
                <w:sz w:val="24"/>
                <w:szCs w:val="24"/>
              </w:rPr>
              <w:t>Skuodo miesto J. Chodkevičiaus gatvė Nr. SM-16 (II etapas)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48D6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EF109" w14:textId="77777777" w:rsidR="003233D1" w:rsidRPr="00605D5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055272E4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3E45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9809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Ylakių seniūnijos Pašilės kaimo Saulėtekio gatvė Nr. YLP-6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693D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1D15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2D81270B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5A83" w14:textId="77777777" w:rsidR="003233D1" w:rsidRPr="00B20E56" w:rsidRDefault="003233D1" w:rsidP="003233D1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32A96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kelias 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>Šatės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>Rumšaičiai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Nr. ŠA-02; Nr. ŠA-23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56B8C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B665" w14:textId="77777777" w:rsidR="003233D1" w:rsidRPr="00B20E5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18830A7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AF7B" w14:textId="77777777" w:rsidR="003233D1" w:rsidRDefault="003233D1" w:rsidP="00A27B8C">
            <w:pPr>
              <w:spacing w:before="240" w:after="0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FDD65" w14:textId="77777777" w:rsidR="003233D1" w:rsidRPr="0030565C" w:rsidRDefault="003233D1" w:rsidP="00A27B8C">
            <w:pPr>
              <w:spacing w:before="240" w:after="0"/>
              <w:rPr>
                <w:rFonts w:ascii="Times New Roman" w:hAnsi="Times New Roman"/>
                <w:color w:val="4EA72E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METAI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D521D" w14:textId="77777777" w:rsidR="003233D1" w:rsidRPr="0030565C" w:rsidRDefault="003233D1" w:rsidP="00A27B8C">
            <w:pPr>
              <w:spacing w:before="240" w:after="0"/>
              <w:rPr>
                <w:rFonts w:ascii="Times New Roman" w:hAnsi="Times New Roman"/>
                <w:color w:val="4EA72E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2E5A" w14:textId="77777777" w:rsidR="003233D1" w:rsidRPr="006B3DA8" w:rsidRDefault="003233D1" w:rsidP="00A27B8C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4702DD81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390F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F480" w14:textId="77777777" w:rsidR="003233D1" w:rsidRPr="00D07CB1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</w:t>
            </w:r>
            <w:proofErr w:type="spellStart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>Šekų</w:t>
            </w:r>
            <w:proofErr w:type="spellEnd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kelio dalis (Daukšių</w:t>
            </w:r>
          </w:p>
          <w:p w14:paraId="1719BCAD" w14:textId="77777777" w:rsidR="003233D1" w:rsidRPr="00D07CB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k., </w:t>
            </w:r>
            <w:proofErr w:type="spellStart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>Šekų</w:t>
            </w:r>
            <w:proofErr w:type="spellEnd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>) (SK-02)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7FB15" w14:textId="77777777" w:rsidR="003233D1" w:rsidRPr="00D07CB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CB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4459" w14:textId="77777777" w:rsidR="003233D1" w:rsidRPr="00D07CB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0F71F03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692A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5F26" w14:textId="77777777" w:rsidR="003233D1" w:rsidRPr="00D07CB1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kelias </w:t>
            </w:r>
            <w:proofErr w:type="spellStart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>Burviai</w:t>
            </w:r>
            <w:proofErr w:type="spellEnd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>–Jundulai Nr. NO-24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2E69" w14:textId="77777777" w:rsidR="003233D1" w:rsidRPr="00D07CB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27F0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6ADB" w14:textId="77777777" w:rsidR="003233D1" w:rsidRPr="00D07CB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4C29B666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8C8F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14F5" w14:textId="77777777" w:rsidR="003233D1" w:rsidRPr="00316C69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Užluobės</w:t>
            </w:r>
            <w:proofErr w:type="spellEnd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kelias (nuo M. </w:t>
            </w: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Rūšupių</w:t>
            </w:r>
            <w:proofErr w:type="spellEnd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gyv. Skuodo g. iki kelio M. </w:t>
            </w: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Rūšupiai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Rukai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Žebrokai</w:t>
            </w:r>
            <w:proofErr w:type="spellEnd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Nr. </w:t>
            </w:r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SK-37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A7A9" w14:textId="77777777" w:rsidR="003233D1" w:rsidRPr="009D096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096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E220" w14:textId="77777777" w:rsidR="003233D1" w:rsidRPr="009D096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2A2A117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398C" w14:textId="77777777" w:rsidR="003233D1" w:rsidRPr="00F15F6B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AF8B" w14:textId="77777777" w:rsidR="003233D1" w:rsidRPr="00F15F6B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5F6B">
              <w:rPr>
                <w:rFonts w:ascii="Times New Roman" w:hAnsi="Times New Roman"/>
                <w:sz w:val="24"/>
                <w:szCs w:val="24"/>
              </w:rPr>
              <w:t>Aleksandrijos seniūnijos Aleksandrijos gyvenvietės Klevų gatvė Nr. AL-03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0864" w14:textId="77777777" w:rsidR="003233D1" w:rsidRPr="00F15F6B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</w:t>
            </w:r>
            <w:r w:rsidRPr="00F15F6B">
              <w:rPr>
                <w:rFonts w:ascii="Times New Roman" w:hAnsi="Times New Roman"/>
                <w:sz w:val="24"/>
                <w:szCs w:val="24"/>
              </w:rPr>
              <w:t>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B434" w14:textId="77777777" w:rsidR="003233D1" w:rsidRPr="00F15F6B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4585F22E" w14:textId="77777777" w:rsidTr="00265218">
        <w:trPr>
          <w:trHeight w:val="640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107A" w14:textId="77777777" w:rsidR="003233D1" w:rsidRPr="000767CC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DBE9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gyvenvietės Knežės gatvė Nr. AL-36-1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26F9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1A89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B4AE59F" w14:textId="77777777" w:rsidTr="00265218">
        <w:trPr>
          <w:trHeight w:val="640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A4A7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819E" w14:textId="77777777" w:rsidR="003233D1" w:rsidRPr="00AD6BEF" w:rsidRDefault="003233D1" w:rsidP="003233D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Notėnų</w:t>
            </w:r>
            <w:proofErr w:type="spellEnd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seniūnijos </w:t>
            </w:r>
            <w:proofErr w:type="spellStart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Šliktinės</w:t>
            </w:r>
            <w:proofErr w:type="spellEnd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kaimo Vingio gatvė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Nr. </w:t>
            </w:r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NO-26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67A45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63D0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2EB5D0CE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F467" w14:textId="77777777" w:rsidR="003233D1" w:rsidRPr="000767CC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805FC" w14:textId="77777777" w:rsidR="003233D1" w:rsidRPr="005C7817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–iki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Šatės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(Miško gatvė) Nr. AL-44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63F9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 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A0F9D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6D28E43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2F5A" w14:textId="77777777" w:rsidR="003233D1" w:rsidRPr="000767CC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523C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Mosėdžio seniūnijos Šauklių kaimo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Riedulyno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gatvė Nr. MO-56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86A9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2EA72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431B9076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F2C9" w14:textId="77777777" w:rsidR="003233D1" w:rsidRPr="000767CC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FCF0" w14:textId="77777777" w:rsidR="003233D1" w:rsidRPr="00E81EB4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Mosėdžio seniūnijos kelias </w:t>
            </w:r>
            <w:proofErr w:type="spellStart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Udraliai</w:t>
            </w:r>
            <w:proofErr w:type="spellEnd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–Krakės Nr. MO-44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(nuo plento Skuodas–Plungė iki kelio  Mosėdis–Skuodas su atšaka į kairę iki </w:t>
            </w:r>
            <w:proofErr w:type="spellStart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Udralių</w:t>
            </w:r>
            <w:proofErr w:type="spellEnd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k. Liepų g. Nr. 20 sodybos)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3697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00990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1023524D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1CCB9" w14:textId="77777777" w:rsidR="003233D1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77E1D" w14:textId="77777777" w:rsidR="003233D1" w:rsidRPr="00495B29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5B29">
              <w:rPr>
                <w:rFonts w:ascii="Times New Roman" w:hAnsi="Times New Roman"/>
                <w:sz w:val="24"/>
                <w:szCs w:val="24"/>
              </w:rPr>
              <w:t>Aleksandrijos seniūnijos kelias–Privažiavimas prie Žemdirbio muziejaus Nr. AL-70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E257B" w14:textId="77777777" w:rsidR="003233D1" w:rsidRPr="00495B29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5B29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BEC5" w14:textId="77777777" w:rsidR="003233D1" w:rsidRPr="00495B29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036F7118" w14:textId="77777777" w:rsidTr="00907482">
        <w:trPr>
          <w:trHeight w:val="70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9196F" w14:textId="77777777" w:rsidR="003233D1" w:rsidRPr="0043536D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17968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1BD0">
              <w:rPr>
                <w:rFonts w:ascii="Times New Roman" w:hAnsi="Times New Roman"/>
                <w:sz w:val="24"/>
                <w:szCs w:val="24"/>
              </w:rPr>
              <w:t xml:space="preserve">Aleksandrijos seniūnijos </w:t>
            </w:r>
            <w:r w:rsidRPr="00051BD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Daujot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ų k.</w:t>
            </w:r>
            <w:r w:rsidRPr="00051BD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–liuteronų kapinės</w:t>
            </w:r>
            <w:r w:rsidRPr="00051BD0">
              <w:rPr>
                <w:rFonts w:ascii="Times New Roman" w:hAnsi="Times New Roman"/>
                <w:sz w:val="24"/>
                <w:szCs w:val="24"/>
              </w:rPr>
              <w:t xml:space="preserve"> Nr. AL-33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92EC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6997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597EF4FD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251C6" w14:textId="77777777" w:rsidR="003233D1" w:rsidRPr="0043536D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11A4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kelias Aleksandrija–Viršilai iki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Gėsalai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Aizvikiai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AL-07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98BF6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0581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677C52CE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608E" w14:textId="77777777" w:rsidR="003233D1" w:rsidRPr="0043536D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A0ED7" w14:textId="77777777" w:rsidR="003233D1" w:rsidRPr="009D0966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Skuodo sen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iūnija</w:t>
            </w: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Narvydžių</w:t>
            </w:r>
            <w:proofErr w:type="spellEnd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kapinės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Rūšupiai</w:t>
            </w:r>
            <w:proofErr w:type="spellEnd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(Laukų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) SK-56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0D46" w14:textId="77777777" w:rsidR="003233D1" w:rsidRPr="009D096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0966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EEA0" w14:textId="77777777" w:rsidR="003233D1" w:rsidRPr="009D096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4DC2A9A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8B25" w14:textId="77777777" w:rsidR="003233D1" w:rsidRPr="0043536D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3C9E8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Ylakių seniūnijos Ylakių miestelio Laisvės gatvė Nr. YLY-10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9D5B" w14:textId="77777777" w:rsidR="003233D1" w:rsidRPr="00F82A9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57E5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6261CDE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8398" w14:textId="77777777" w:rsidR="003233D1" w:rsidRPr="00EC1AC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F2C98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Skuodo miesto S. Nėries gatvė Nr. SM-51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9CE9" w14:textId="77777777" w:rsidR="003233D1" w:rsidRPr="00F82A9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65A62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673B6DCA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647E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E236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kelias (nuo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Truikinai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Šarkė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į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Klauseikių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 Kalno gatvę) Nr. AL-29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DA13" w14:textId="77777777" w:rsidR="003233D1" w:rsidRPr="00F82A9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0E68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5E8BAD8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DF8F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507C" w14:textId="77777777" w:rsidR="003233D1" w:rsidRPr="006F2F99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miesto Sportininkų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gatvė </w:t>
            </w: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>Nr. SM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>-55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6F4D" w14:textId="77777777" w:rsidR="003233D1" w:rsidRPr="00F82A9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B70A" w14:textId="77777777" w:rsidR="003233D1" w:rsidRPr="006F2F99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4C922305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E3DB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63E45" w14:textId="77777777" w:rsidR="003233D1" w:rsidRPr="00897188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897188">
              <w:rPr>
                <w:rFonts w:ascii="Times New Roman" w:hAnsi="Times New Roman"/>
                <w:sz w:val="24"/>
                <w:szCs w:val="24"/>
                <w:lang w:eastAsia="lt-LT"/>
              </w:rPr>
              <w:t>Skuodo miesto Šaulių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  <w:r w:rsidRPr="00897188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Nr. SM-60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C49E" w14:textId="77777777" w:rsidR="003233D1" w:rsidRPr="00F82A9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BC4A" w14:textId="77777777" w:rsidR="003233D1" w:rsidRPr="00897188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06C0D156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33D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EEA2" w14:textId="77777777" w:rsidR="003233D1" w:rsidRPr="007D2323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Skuodo sen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iūnijos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Kanyzelio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kelias, Miško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</w:p>
          <w:p w14:paraId="61B47DAA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Nr.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SK-64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C12A" w14:textId="77777777" w:rsidR="003233D1" w:rsidRPr="00F82A9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35D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3B5B3A51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8EF5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281E" w14:textId="77777777" w:rsidR="003233D1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Narvydžių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Virvių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</w:p>
          <w:p w14:paraId="31C7DBF1" w14:textId="77777777" w:rsidR="003233D1" w:rsidRPr="007D2323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Nr. SKN-36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8C9C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323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1144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4FDA203A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FC62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15F7" w14:textId="77777777" w:rsidR="003233D1" w:rsidRPr="007D2323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Narvydžių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Pušelės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atvė Nr.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SKN-3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80D2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323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4B4D4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2FE78C3A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2A9B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7ED6" w14:textId="77777777" w:rsidR="003233D1" w:rsidRPr="00017826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D. </w:t>
            </w:r>
            <w:proofErr w:type="spellStart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Rūšupių</w:t>
            </w:r>
            <w:proofErr w:type="spellEnd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gyv. Mokyklos gatvė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II juosta iki bendruomenės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n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amų </w:t>
            </w:r>
            <w:r w:rsidRPr="0020287A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Nr. </w:t>
            </w:r>
            <w:r w:rsidRPr="0020287A">
              <w:rPr>
                <w:rFonts w:ascii="Times New Roman" w:hAnsi="Times New Roman"/>
                <w:sz w:val="24"/>
                <w:szCs w:val="24"/>
              </w:rPr>
              <w:t>SKDR-40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9B67" w14:textId="77777777" w:rsidR="003233D1" w:rsidRPr="0001782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9916" w14:textId="77777777" w:rsidR="003233D1" w:rsidRPr="0001782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01EBF6A5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5F7E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4E20" w14:textId="77777777" w:rsidR="003233D1" w:rsidRPr="006F2F99" w:rsidRDefault="003233D1" w:rsidP="003233D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miesto Turgaus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gatvė </w:t>
            </w: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>Nr. SM-63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E3F0" w14:textId="77777777" w:rsidR="003233D1" w:rsidRPr="006F2F99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2F99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53E82" w14:textId="77777777" w:rsidR="003233D1" w:rsidRPr="006F2F99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619569B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BD41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51FD" w14:textId="77777777" w:rsidR="003233D1" w:rsidRPr="00107344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734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Barstyčių gyvenvietės Miško gatvė Nr. BA-73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2C8E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0EAB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1E05997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A3FF" w14:textId="77777777" w:rsidR="003233D1" w:rsidRPr="0020287A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3EC8" w14:textId="77777777" w:rsidR="003233D1" w:rsidRPr="0020287A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Lenkimai–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Kuksinės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kaimas (nuo kelio Kretinga –Skuodas) Nr. LE-11/LE-09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73FF" w14:textId="77777777" w:rsidR="003233D1" w:rsidRPr="00F862F8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C258" w14:textId="77777777" w:rsidR="003233D1" w:rsidRPr="00F862F8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1666879B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287F" w14:textId="77777777" w:rsidR="003233D1" w:rsidRPr="00691048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67CD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Mosėdžio seniūnijos kelias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Šekai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Juodupėnai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nuo Skuodo seniūnijos ribos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Šatraminių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gyvenvietę iki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Juodupėnų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miško Nr. MO-02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113E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5556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429BC67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0418" w14:textId="77777777" w:rsidR="003233D1" w:rsidRPr="00691048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152A" w14:textId="77777777" w:rsidR="003233D1" w:rsidRPr="00323982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Aleksandrijos seniūnijos kelias Nr. AL-45 nuo kelio Skuodas–Barstyčiai  iki </w:t>
            </w:r>
            <w:proofErr w:type="spellStart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Erslos</w:t>
            </w:r>
            <w:proofErr w:type="spellEnd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k. </w:t>
            </w:r>
            <w:proofErr w:type="spellStart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Prūdo</w:t>
            </w:r>
            <w:proofErr w:type="spellEnd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gatvė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FBD41" w14:textId="77777777" w:rsidR="003233D1" w:rsidRPr="00323982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4E04" w14:textId="77777777" w:rsidR="003233D1" w:rsidRPr="00323982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7D7A860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AA29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5D291" w14:textId="77777777" w:rsidR="003233D1" w:rsidRPr="00017826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 </w:t>
            </w:r>
            <w:proofErr w:type="spellStart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Šliktinės</w:t>
            </w:r>
            <w:proofErr w:type="spellEnd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Mokyklos</w:t>
            </w:r>
          </w:p>
          <w:p w14:paraId="55CBDF30" w14:textId="77777777" w:rsidR="003233D1" w:rsidRPr="0001782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g.–tvenkinys Nr. NO-19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1E77" w14:textId="77777777" w:rsidR="003233D1" w:rsidRPr="0001782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6F88" w14:textId="77777777" w:rsidR="003233D1" w:rsidRPr="0001782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382E8B69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A6C8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3F5D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seniūnijos Mosėdis–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Gondlaukė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M. Kalniškiai (nuo apvažiavimo pro Mosėdį iki kelio Mosėdis–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Šatės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Nr. MO-28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C487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Paprastais</w:t>
            </w:r>
          </w:p>
          <w:p w14:paraId="56E13E8A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299F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1ABC1873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6FC08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FA448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seniūnijos kelias per  Krakių kaimą nuo kelio Mosėdis–Skuodas iki kelio Krakės–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Būdvietė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Nr. MO-36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5538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10DF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3233D1" w14:paraId="5623E655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BAA9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FB8CB" w14:textId="77777777" w:rsidR="003233D1" w:rsidRPr="00017826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Lenkimai–pasienis (nuo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kelio Kretinga–Skuodas pro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girininkiją iki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Šventosios upės Nr. LE-03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FD97" w14:textId="77777777" w:rsidR="003233D1" w:rsidRPr="0001782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6C63" w14:textId="77777777" w:rsidR="003233D1" w:rsidRPr="00017826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6CA6566A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838F3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9598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seniūnijos kelias per  Krakių kaimą nuo kelio Mosėdis–Skuodas iki kelio Mosėdis–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Ersla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Nr. MO-33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E7D3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4A04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5F4046B3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E0DFA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1833" w14:textId="77777777" w:rsidR="003233D1" w:rsidRPr="005B10F8" w:rsidRDefault="003233D1" w:rsidP="003233D1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Rukų kaimo Mokyklos g. Nr. ŠA-43-R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10FA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265A" w14:textId="77777777" w:rsidR="003233D1" w:rsidRPr="00605D5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3AD7912D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3278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DFF95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Mosėdžio seniūnijos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Gaubių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kaimo kelias (nuo plento Skuodas–Plungė  iki kelio Mosėdis–Skuodas) Nr. MO-46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D6BD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4E1CF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446EDCD4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300E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7894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mstl. Gluosnių gatvė Nr. MO-66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FAA65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BC5C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2E50C8F1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8ED3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1E60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Ylakių miestelio Kaštonų gatvė Nr. YLY-7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2E1B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D847F" w14:textId="77777777" w:rsidR="003233D1" w:rsidRPr="00605D5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0BED2CE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7FFE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272F" w14:textId="77777777" w:rsidR="003233D1" w:rsidRPr="005B10F8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0F8">
              <w:rPr>
                <w:rFonts w:ascii="Times New Roman" w:hAnsi="Times New Roman"/>
                <w:sz w:val="24"/>
                <w:szCs w:val="24"/>
              </w:rPr>
              <w:t>Apuolės k. Alksnyno gatvė AL-</w:t>
            </w:r>
          </w:p>
          <w:p w14:paraId="3C1C3647" w14:textId="77777777" w:rsidR="003233D1" w:rsidRPr="005B10F8" w:rsidRDefault="003233D1" w:rsidP="003233D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10F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138B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757E" w14:textId="77777777" w:rsidR="003233D1" w:rsidRPr="00605D5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4C537C0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7FDE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301B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Barstyčių seniūnijos kelias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Puokės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kaimas–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Končaičių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kaimas (kelias nuo sodybos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Baršių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gatvės Nr. 48 iki kelio Barstyčiai–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Seda) Nr. BA-37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74817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54A62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01932AF2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E324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BF6E" w14:textId="77777777" w:rsidR="003233D1" w:rsidRPr="007D2323" w:rsidRDefault="003233D1" w:rsidP="003233D1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kaimo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Saulėtekio gatvė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Nr. ŠA-34-Š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D99F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323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3697F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623B2A56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387F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048D" w14:textId="77777777" w:rsidR="003233D1" w:rsidRPr="005B10F8" w:rsidRDefault="003233D1" w:rsidP="003233D1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Mosėdžio sen., Krakių k. Pušyno g.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8533" w14:textId="77777777" w:rsidR="003233D1" w:rsidRPr="007D2323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C660" w14:textId="77777777" w:rsidR="003233D1" w:rsidRPr="00545F7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56E675C3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420CD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B201A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Ylakių seniūnijos Viliotės Užpelkio kaimo Liepų gatvė Nr. YLU-1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7829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9A54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352F8805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8D3C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1701" w14:textId="77777777" w:rsidR="003233D1" w:rsidRPr="005B10F8" w:rsidRDefault="003233D1" w:rsidP="003233D1">
            <w:pPr>
              <w:spacing w:after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eastAsia="lt-LT"/>
              </w:rPr>
            </w:pPr>
            <w:r w:rsidRPr="005B10F8">
              <w:rPr>
                <w:rFonts w:ascii="Times New Roman" w:hAnsi="Times New Roman"/>
                <w:sz w:val="24"/>
                <w:szCs w:val="24"/>
              </w:rPr>
              <w:t xml:space="preserve">Kelias Nr. BA-13, Paparčių kaimas Ateities g. Nuo kelio Barstyčiai–Žemaičių Kalvarija, Nr. 4603 iki sodybos </w:t>
            </w:r>
            <w:proofErr w:type="spellStart"/>
            <w:r w:rsidRPr="005B10F8">
              <w:rPr>
                <w:rFonts w:ascii="Times New Roman" w:hAnsi="Times New Roman"/>
                <w:sz w:val="24"/>
                <w:szCs w:val="24"/>
              </w:rPr>
              <w:t>Padegimės</w:t>
            </w:r>
            <w:proofErr w:type="spellEnd"/>
            <w:r w:rsidRPr="005B10F8">
              <w:rPr>
                <w:rFonts w:ascii="Times New Roman" w:hAnsi="Times New Roman"/>
                <w:sz w:val="24"/>
                <w:szCs w:val="24"/>
              </w:rPr>
              <w:t xml:space="preserve"> k. Nr.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63E5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1C8F" w14:textId="77777777" w:rsidR="003233D1" w:rsidRPr="00545F7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5319E71F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FB35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26D3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Ylakių seniūnijos Pašilės kaimo Vėjų gatvė Nr. YLP-1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4F2F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9271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60970A30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463A9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043D" w14:textId="77777777" w:rsidR="003233D1" w:rsidRPr="005B10F8" w:rsidRDefault="003233D1" w:rsidP="003233D1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Kelio Nr. BA-29 atkarpa (Saulėtekio g. atkarpa nuo sodybos Nr. 12 iki kelio Nr. 4603, Barstyčiai–Žemaičių Kalvarija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7AB2" w14:textId="77777777" w:rsidR="003233D1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ACAC" w14:textId="77777777" w:rsidR="003233D1" w:rsidRPr="00545F70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24CCE27D" w14:textId="77777777" w:rsidTr="00265218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CD20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780" w14:textId="77777777" w:rsidR="003233D1" w:rsidRPr="0040688B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Notėnų</w:t>
            </w:r>
            <w:proofErr w:type="spellEnd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seniūnijos kelias </w:t>
            </w:r>
            <w:proofErr w:type="spellStart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Burviai</w:t>
            </w:r>
            <w:proofErr w:type="spellEnd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–Jundulai Nr. NO-24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D026" w14:textId="77777777" w:rsidR="003233D1" w:rsidRPr="0040688B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688B"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3C29" w14:textId="77777777" w:rsidR="003233D1" w:rsidRPr="0040688B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3233D1" w14:paraId="34E98592" w14:textId="77777777" w:rsidTr="00265218">
        <w:trPr>
          <w:trHeight w:val="538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96F8" w14:textId="77777777" w:rsidR="003233D1" w:rsidRPr="000E605E" w:rsidRDefault="003233D1" w:rsidP="003233D1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A5D2" w14:textId="77777777" w:rsidR="003233D1" w:rsidRPr="000E605E" w:rsidRDefault="003233D1" w:rsidP="003233D1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Rukų kaimo Ąžuolo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>gatvė</w:t>
            </w:r>
          </w:p>
          <w:p w14:paraId="0B03618D" w14:textId="77777777" w:rsidR="003233D1" w:rsidRPr="000E605E" w:rsidRDefault="003233D1" w:rsidP="003233D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>Nr. ŠA-47-R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22628" w14:textId="77777777" w:rsidR="003233D1" w:rsidRPr="000E605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605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8E66" w14:textId="77777777" w:rsidR="003233D1" w:rsidRPr="000E605E" w:rsidRDefault="003233D1" w:rsidP="00323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</w:tbl>
    <w:p w14:paraId="7DB5F373" w14:textId="77777777" w:rsidR="001F39DC" w:rsidRDefault="001F39DC" w:rsidP="00F04FE0">
      <w:pPr>
        <w:spacing w:after="0"/>
        <w:rPr>
          <w:rFonts w:ascii="Times New Roman" w:hAnsi="Times New Roman"/>
          <w:sz w:val="24"/>
          <w:szCs w:val="24"/>
        </w:rPr>
      </w:pPr>
    </w:p>
    <w:p w14:paraId="48498993" w14:textId="77777777" w:rsidR="00CD5EAA" w:rsidRPr="00CD5EAA" w:rsidRDefault="00174352" w:rsidP="00CD5E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CD5EAA" w:rsidRPr="00CD5EAA">
        <w:rPr>
          <w:rFonts w:ascii="Times New Roman" w:hAnsi="Times New Roman"/>
          <w:sz w:val="24"/>
          <w:szCs w:val="24"/>
        </w:rPr>
        <w:t>KPPP – Kelių priežiūros ir plėtros programos lėšos</w:t>
      </w:r>
    </w:p>
    <w:p w14:paraId="482F9D8D" w14:textId="77777777" w:rsidR="00CD5EAA" w:rsidRPr="00CD5EAA" w:rsidRDefault="00CD5EAA" w:rsidP="00CD5EAA">
      <w:pPr>
        <w:spacing w:after="0"/>
        <w:rPr>
          <w:rFonts w:ascii="Times New Roman" w:hAnsi="Times New Roman"/>
          <w:sz w:val="24"/>
          <w:szCs w:val="24"/>
        </w:rPr>
      </w:pPr>
      <w:r w:rsidRPr="00CD5EAA">
        <w:rPr>
          <w:rFonts w:ascii="Times New Roman" w:hAnsi="Times New Roman"/>
          <w:sz w:val="24"/>
          <w:szCs w:val="24"/>
        </w:rPr>
        <w:t>SB</w:t>
      </w:r>
      <w:r w:rsidR="00C4722E">
        <w:rPr>
          <w:rFonts w:ascii="Times New Roman" w:hAnsi="Times New Roman"/>
          <w:sz w:val="24"/>
          <w:szCs w:val="24"/>
        </w:rPr>
        <w:t xml:space="preserve"> –</w:t>
      </w:r>
      <w:r w:rsidRPr="00CD5EAA">
        <w:rPr>
          <w:rFonts w:ascii="Times New Roman" w:hAnsi="Times New Roman"/>
          <w:sz w:val="24"/>
          <w:szCs w:val="24"/>
        </w:rPr>
        <w:t xml:space="preserve"> savivaldybės biudžeto lėšos</w:t>
      </w:r>
    </w:p>
    <w:p w14:paraId="65BBF932" w14:textId="77777777" w:rsidR="00CD5EAA" w:rsidRPr="00CD5EAA" w:rsidRDefault="00CD5EAA" w:rsidP="00CD5EAA">
      <w:pPr>
        <w:spacing w:after="0"/>
        <w:rPr>
          <w:rFonts w:ascii="Times New Roman" w:hAnsi="Times New Roman"/>
          <w:sz w:val="24"/>
          <w:szCs w:val="24"/>
        </w:rPr>
      </w:pPr>
      <w:r w:rsidRPr="00CD5EAA">
        <w:rPr>
          <w:rFonts w:ascii="Times New Roman" w:hAnsi="Times New Roman"/>
          <w:sz w:val="24"/>
          <w:szCs w:val="24"/>
        </w:rPr>
        <w:t xml:space="preserve">EU – Europos </w:t>
      </w:r>
      <w:r w:rsidR="00C4722E">
        <w:rPr>
          <w:rFonts w:ascii="Times New Roman" w:hAnsi="Times New Roman"/>
          <w:sz w:val="24"/>
          <w:szCs w:val="24"/>
        </w:rPr>
        <w:t>S</w:t>
      </w:r>
      <w:r w:rsidRPr="00CD5EAA">
        <w:rPr>
          <w:rFonts w:ascii="Times New Roman" w:hAnsi="Times New Roman"/>
          <w:sz w:val="24"/>
          <w:szCs w:val="24"/>
        </w:rPr>
        <w:t>ąjungos lėšos</w:t>
      </w:r>
    </w:p>
    <w:sectPr w:rsidR="00CD5EAA" w:rsidRPr="00CD5EAA" w:rsidSect="00907482">
      <w:headerReference w:type="default" r:id="rId8"/>
      <w:pgSz w:w="11906" w:h="16838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15728" w14:textId="77777777" w:rsidR="00C3395A" w:rsidRDefault="00C3395A">
      <w:pPr>
        <w:spacing w:after="0"/>
      </w:pPr>
      <w:r>
        <w:separator/>
      </w:r>
    </w:p>
  </w:endnote>
  <w:endnote w:type="continuationSeparator" w:id="0">
    <w:p w14:paraId="204709F3" w14:textId="77777777" w:rsidR="00C3395A" w:rsidRDefault="00C339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emonas">
    <w:altName w:val="Times New Roman"/>
    <w:charset w:val="00"/>
    <w:family w:val="roman"/>
    <w:pitch w:val="variable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1934A" w14:textId="77777777" w:rsidR="00C3395A" w:rsidRDefault="00C3395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D5C1342" w14:textId="77777777" w:rsidR="00C3395A" w:rsidRDefault="00C339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E1BA" w14:textId="77777777" w:rsidR="00EC454D" w:rsidRDefault="00174352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 w:rsidR="0025186C">
      <w:rPr>
        <w:noProof/>
      </w:rPr>
      <w:t>3</w:t>
    </w:r>
    <w:r>
      <w:fldChar w:fldCharType="end"/>
    </w:r>
  </w:p>
  <w:p w14:paraId="04BF79B6" w14:textId="77777777" w:rsidR="00EC454D" w:rsidRDefault="00EC45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7607"/>
    <w:multiLevelType w:val="hybridMultilevel"/>
    <w:tmpl w:val="0C4E7386"/>
    <w:lvl w:ilvl="0" w:tplc="4178F402">
      <w:start w:val="1"/>
      <w:numFmt w:val="decimal"/>
      <w:suff w:val="nothing"/>
      <w:lvlText w:val="%1."/>
      <w:lvlJc w:val="center"/>
      <w:pPr>
        <w:ind w:left="720" w:hanging="360"/>
      </w:pPr>
      <w:rPr>
        <w:rFonts w:hint="default"/>
        <w:b w:val="0"/>
        <w:bCs w:val="0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0364B"/>
    <w:multiLevelType w:val="hybridMultilevel"/>
    <w:tmpl w:val="3A622ADC"/>
    <w:lvl w:ilvl="0" w:tplc="2564D762">
      <w:start w:val="1"/>
      <w:numFmt w:val="decimal"/>
      <w:suff w:val="nothing"/>
      <w:lvlText w:val="%1."/>
      <w:lvlJc w:val="left"/>
      <w:pPr>
        <w:ind w:left="567" w:hanging="454"/>
      </w:pPr>
      <w:rPr>
        <w:rFonts w:hint="default"/>
        <w:b w:val="0"/>
        <w:bCs w:val="0"/>
        <w:strike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7726FA3"/>
    <w:multiLevelType w:val="hybridMultilevel"/>
    <w:tmpl w:val="1D3CDAA2"/>
    <w:lvl w:ilvl="0" w:tplc="2F8EDAD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3C11EE8"/>
    <w:multiLevelType w:val="hybridMultilevel"/>
    <w:tmpl w:val="E52662A8"/>
    <w:lvl w:ilvl="0" w:tplc="2564D76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 w:val="0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12A487C"/>
    <w:multiLevelType w:val="hybridMultilevel"/>
    <w:tmpl w:val="A5C882DC"/>
    <w:lvl w:ilvl="0" w:tplc="901CEEC6">
      <w:start w:val="1"/>
      <w:numFmt w:val="decimal"/>
      <w:suff w:val="nothing"/>
      <w:lvlText w:val="%1."/>
      <w:lvlJc w:val="left"/>
      <w:pPr>
        <w:ind w:left="928" w:hanging="360"/>
      </w:pPr>
      <w:rPr>
        <w:rFonts w:hint="default"/>
        <w:b w:val="0"/>
        <w:bCs w:val="0"/>
        <w:strike w:val="0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1FD6970"/>
    <w:multiLevelType w:val="hybridMultilevel"/>
    <w:tmpl w:val="A5C882DC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  <w:b w:val="0"/>
        <w:bCs w:val="0"/>
        <w:strike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5886CC1"/>
    <w:multiLevelType w:val="hybridMultilevel"/>
    <w:tmpl w:val="9E4A1748"/>
    <w:lvl w:ilvl="0" w:tplc="5EA080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A4DCA"/>
    <w:multiLevelType w:val="hybridMultilevel"/>
    <w:tmpl w:val="90800056"/>
    <w:lvl w:ilvl="0" w:tplc="9852E846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3214A"/>
    <w:multiLevelType w:val="hybridMultilevel"/>
    <w:tmpl w:val="0FFA7066"/>
    <w:lvl w:ilvl="0" w:tplc="A064B7DC">
      <w:start w:val="1"/>
      <w:numFmt w:val="decimal"/>
      <w:suff w:val="nothing"/>
      <w:lvlText w:val="%1."/>
      <w:lvlJc w:val="left"/>
      <w:pPr>
        <w:ind w:left="1287" w:hanging="360"/>
      </w:pPr>
      <w:rPr>
        <w:rFonts w:hint="default"/>
        <w:b w:val="0"/>
        <w:b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58199140">
    <w:abstractNumId w:val="7"/>
  </w:num>
  <w:num w:numId="2" w16cid:durableId="435489887">
    <w:abstractNumId w:val="0"/>
  </w:num>
  <w:num w:numId="3" w16cid:durableId="1505626412">
    <w:abstractNumId w:val="4"/>
  </w:num>
  <w:num w:numId="4" w16cid:durableId="375086460">
    <w:abstractNumId w:val="5"/>
  </w:num>
  <w:num w:numId="5" w16cid:durableId="647169301">
    <w:abstractNumId w:val="1"/>
  </w:num>
  <w:num w:numId="6" w16cid:durableId="713121184">
    <w:abstractNumId w:val="6"/>
  </w:num>
  <w:num w:numId="7" w16cid:durableId="523910178">
    <w:abstractNumId w:val="3"/>
  </w:num>
  <w:num w:numId="8" w16cid:durableId="689918972">
    <w:abstractNumId w:val="2"/>
  </w:num>
  <w:num w:numId="9" w16cid:durableId="8230145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9DC"/>
    <w:rsid w:val="0000429F"/>
    <w:rsid w:val="0001046E"/>
    <w:rsid w:val="0001186F"/>
    <w:rsid w:val="00017826"/>
    <w:rsid w:val="00020520"/>
    <w:rsid w:val="00020C49"/>
    <w:rsid w:val="00021DCE"/>
    <w:rsid w:val="00024A5C"/>
    <w:rsid w:val="000332F6"/>
    <w:rsid w:val="00037148"/>
    <w:rsid w:val="00040734"/>
    <w:rsid w:val="000437FB"/>
    <w:rsid w:val="00045C6F"/>
    <w:rsid w:val="00051011"/>
    <w:rsid w:val="00051BD0"/>
    <w:rsid w:val="0005299D"/>
    <w:rsid w:val="0005381F"/>
    <w:rsid w:val="00061F8E"/>
    <w:rsid w:val="00065E17"/>
    <w:rsid w:val="00073240"/>
    <w:rsid w:val="0007346E"/>
    <w:rsid w:val="000767CC"/>
    <w:rsid w:val="00093520"/>
    <w:rsid w:val="000B1875"/>
    <w:rsid w:val="000B7B34"/>
    <w:rsid w:val="000C04BC"/>
    <w:rsid w:val="000C1428"/>
    <w:rsid w:val="000C7FEA"/>
    <w:rsid w:val="000D1F37"/>
    <w:rsid w:val="000D64FF"/>
    <w:rsid w:val="000E476F"/>
    <w:rsid w:val="000E605E"/>
    <w:rsid w:val="000E7600"/>
    <w:rsid w:val="000F3F2E"/>
    <w:rsid w:val="00103E8C"/>
    <w:rsid w:val="00103F89"/>
    <w:rsid w:val="00107344"/>
    <w:rsid w:val="001139AD"/>
    <w:rsid w:val="00113CA0"/>
    <w:rsid w:val="00123162"/>
    <w:rsid w:val="0012492A"/>
    <w:rsid w:val="00135204"/>
    <w:rsid w:val="00135660"/>
    <w:rsid w:val="001358DB"/>
    <w:rsid w:val="00137531"/>
    <w:rsid w:val="00146B23"/>
    <w:rsid w:val="00162F96"/>
    <w:rsid w:val="0016358C"/>
    <w:rsid w:val="00164902"/>
    <w:rsid w:val="00172491"/>
    <w:rsid w:val="00172A02"/>
    <w:rsid w:val="0017401C"/>
    <w:rsid w:val="00174352"/>
    <w:rsid w:val="001927C1"/>
    <w:rsid w:val="0019448B"/>
    <w:rsid w:val="001A10F3"/>
    <w:rsid w:val="001A487C"/>
    <w:rsid w:val="001A618C"/>
    <w:rsid w:val="001B1553"/>
    <w:rsid w:val="001B3F90"/>
    <w:rsid w:val="001C0A1B"/>
    <w:rsid w:val="001C0A65"/>
    <w:rsid w:val="001D0841"/>
    <w:rsid w:val="001D70FC"/>
    <w:rsid w:val="001E0A59"/>
    <w:rsid w:val="001F0277"/>
    <w:rsid w:val="001F39DC"/>
    <w:rsid w:val="001F4C9A"/>
    <w:rsid w:val="0020287A"/>
    <w:rsid w:val="00216447"/>
    <w:rsid w:val="00216FEF"/>
    <w:rsid w:val="0022026B"/>
    <w:rsid w:val="002213FD"/>
    <w:rsid w:val="00223176"/>
    <w:rsid w:val="00226DED"/>
    <w:rsid w:val="00227933"/>
    <w:rsid w:val="00237E6B"/>
    <w:rsid w:val="00245002"/>
    <w:rsid w:val="00246C71"/>
    <w:rsid w:val="0025186C"/>
    <w:rsid w:val="00254C6C"/>
    <w:rsid w:val="00265218"/>
    <w:rsid w:val="0026542D"/>
    <w:rsid w:val="0027251C"/>
    <w:rsid w:val="00273161"/>
    <w:rsid w:val="00280CDC"/>
    <w:rsid w:val="00285AF3"/>
    <w:rsid w:val="00286EB9"/>
    <w:rsid w:val="002A6B99"/>
    <w:rsid w:val="002B5220"/>
    <w:rsid w:val="002C0C52"/>
    <w:rsid w:val="002C37DD"/>
    <w:rsid w:val="002D0D17"/>
    <w:rsid w:val="002D2B2B"/>
    <w:rsid w:val="002D39EE"/>
    <w:rsid w:val="002D7B40"/>
    <w:rsid w:val="002D7B96"/>
    <w:rsid w:val="002E7AAB"/>
    <w:rsid w:val="0030101F"/>
    <w:rsid w:val="00301372"/>
    <w:rsid w:val="0030565C"/>
    <w:rsid w:val="0030752F"/>
    <w:rsid w:val="00311A2B"/>
    <w:rsid w:val="00312EE2"/>
    <w:rsid w:val="00314927"/>
    <w:rsid w:val="00316C69"/>
    <w:rsid w:val="003233D1"/>
    <w:rsid w:val="00323982"/>
    <w:rsid w:val="003271AE"/>
    <w:rsid w:val="003275B3"/>
    <w:rsid w:val="003338D1"/>
    <w:rsid w:val="003371A9"/>
    <w:rsid w:val="00340C97"/>
    <w:rsid w:val="00341DB6"/>
    <w:rsid w:val="00341ED9"/>
    <w:rsid w:val="003426AF"/>
    <w:rsid w:val="00357898"/>
    <w:rsid w:val="00365053"/>
    <w:rsid w:val="00382D07"/>
    <w:rsid w:val="003958B0"/>
    <w:rsid w:val="003A330D"/>
    <w:rsid w:val="003B2DEE"/>
    <w:rsid w:val="003C64F9"/>
    <w:rsid w:val="003C6C31"/>
    <w:rsid w:val="003D7704"/>
    <w:rsid w:val="003E35C1"/>
    <w:rsid w:val="003F14FD"/>
    <w:rsid w:val="004018CA"/>
    <w:rsid w:val="004021B0"/>
    <w:rsid w:val="00404AEC"/>
    <w:rsid w:val="0040688B"/>
    <w:rsid w:val="00415240"/>
    <w:rsid w:val="00417E51"/>
    <w:rsid w:val="00426F4F"/>
    <w:rsid w:val="00433CD1"/>
    <w:rsid w:val="0043536D"/>
    <w:rsid w:val="0044549A"/>
    <w:rsid w:val="00462D13"/>
    <w:rsid w:val="00465CE6"/>
    <w:rsid w:val="00471044"/>
    <w:rsid w:val="00472490"/>
    <w:rsid w:val="00475896"/>
    <w:rsid w:val="00495B29"/>
    <w:rsid w:val="004A3900"/>
    <w:rsid w:val="004A4D3D"/>
    <w:rsid w:val="004B551E"/>
    <w:rsid w:val="004C0847"/>
    <w:rsid w:val="004C4ED7"/>
    <w:rsid w:val="004C61ED"/>
    <w:rsid w:val="004D0304"/>
    <w:rsid w:val="004D145C"/>
    <w:rsid w:val="004E01BB"/>
    <w:rsid w:val="004E3ADD"/>
    <w:rsid w:val="004E5AF7"/>
    <w:rsid w:val="00511256"/>
    <w:rsid w:val="00511EE6"/>
    <w:rsid w:val="00515879"/>
    <w:rsid w:val="0051725D"/>
    <w:rsid w:val="00532B1C"/>
    <w:rsid w:val="00535ABB"/>
    <w:rsid w:val="00537CFD"/>
    <w:rsid w:val="00550308"/>
    <w:rsid w:val="00561937"/>
    <w:rsid w:val="00570D85"/>
    <w:rsid w:val="005732D5"/>
    <w:rsid w:val="005845D6"/>
    <w:rsid w:val="00584D7C"/>
    <w:rsid w:val="00592ED3"/>
    <w:rsid w:val="00593A08"/>
    <w:rsid w:val="005A18E0"/>
    <w:rsid w:val="005A41C6"/>
    <w:rsid w:val="005A783D"/>
    <w:rsid w:val="005A7D63"/>
    <w:rsid w:val="005B10F8"/>
    <w:rsid w:val="005B31DA"/>
    <w:rsid w:val="005B3C3E"/>
    <w:rsid w:val="005B4576"/>
    <w:rsid w:val="005C347D"/>
    <w:rsid w:val="005C3A51"/>
    <w:rsid w:val="005C7817"/>
    <w:rsid w:val="005E48AB"/>
    <w:rsid w:val="005E5565"/>
    <w:rsid w:val="005F01FE"/>
    <w:rsid w:val="00601E9F"/>
    <w:rsid w:val="0060776D"/>
    <w:rsid w:val="00611121"/>
    <w:rsid w:val="00621E1C"/>
    <w:rsid w:val="00644755"/>
    <w:rsid w:val="00645D18"/>
    <w:rsid w:val="006523F0"/>
    <w:rsid w:val="006652B4"/>
    <w:rsid w:val="00667D15"/>
    <w:rsid w:val="006760B7"/>
    <w:rsid w:val="00677F12"/>
    <w:rsid w:val="0068291F"/>
    <w:rsid w:val="00691048"/>
    <w:rsid w:val="00692D29"/>
    <w:rsid w:val="00694D7A"/>
    <w:rsid w:val="006951DC"/>
    <w:rsid w:val="006A0383"/>
    <w:rsid w:val="006A39A8"/>
    <w:rsid w:val="006A6D01"/>
    <w:rsid w:val="006B077F"/>
    <w:rsid w:val="006B15BB"/>
    <w:rsid w:val="006B2D6A"/>
    <w:rsid w:val="006B3DA8"/>
    <w:rsid w:val="006C5E63"/>
    <w:rsid w:val="006D71A2"/>
    <w:rsid w:val="006E2399"/>
    <w:rsid w:val="006F222D"/>
    <w:rsid w:val="006F2F99"/>
    <w:rsid w:val="006F44F1"/>
    <w:rsid w:val="006F58B3"/>
    <w:rsid w:val="006F5BB2"/>
    <w:rsid w:val="00702218"/>
    <w:rsid w:val="00704ED8"/>
    <w:rsid w:val="00713340"/>
    <w:rsid w:val="00714E88"/>
    <w:rsid w:val="00717D43"/>
    <w:rsid w:val="007207F2"/>
    <w:rsid w:val="00723A7D"/>
    <w:rsid w:val="007257C3"/>
    <w:rsid w:val="00725FC7"/>
    <w:rsid w:val="00726059"/>
    <w:rsid w:val="0073246C"/>
    <w:rsid w:val="00735153"/>
    <w:rsid w:val="00744441"/>
    <w:rsid w:val="0074515F"/>
    <w:rsid w:val="0075712A"/>
    <w:rsid w:val="00760919"/>
    <w:rsid w:val="00765BB3"/>
    <w:rsid w:val="007702C8"/>
    <w:rsid w:val="00782D74"/>
    <w:rsid w:val="007B5DCB"/>
    <w:rsid w:val="007C6612"/>
    <w:rsid w:val="007D2323"/>
    <w:rsid w:val="007D299B"/>
    <w:rsid w:val="007D7029"/>
    <w:rsid w:val="007F0F12"/>
    <w:rsid w:val="007F27F0"/>
    <w:rsid w:val="007F2A77"/>
    <w:rsid w:val="007F6966"/>
    <w:rsid w:val="00800E28"/>
    <w:rsid w:val="008060EE"/>
    <w:rsid w:val="00806669"/>
    <w:rsid w:val="00812614"/>
    <w:rsid w:val="00816F77"/>
    <w:rsid w:val="00826701"/>
    <w:rsid w:val="00832A70"/>
    <w:rsid w:val="008360E8"/>
    <w:rsid w:val="0084394F"/>
    <w:rsid w:val="008471A6"/>
    <w:rsid w:val="008548AB"/>
    <w:rsid w:val="008548DA"/>
    <w:rsid w:val="008655B5"/>
    <w:rsid w:val="008667B3"/>
    <w:rsid w:val="00881C83"/>
    <w:rsid w:val="00884739"/>
    <w:rsid w:val="008876B3"/>
    <w:rsid w:val="008968F9"/>
    <w:rsid w:val="00897188"/>
    <w:rsid w:val="008B1561"/>
    <w:rsid w:val="008B28E1"/>
    <w:rsid w:val="008B40D1"/>
    <w:rsid w:val="008C073B"/>
    <w:rsid w:val="008C0871"/>
    <w:rsid w:val="008C5699"/>
    <w:rsid w:val="008D4ECE"/>
    <w:rsid w:val="008D5247"/>
    <w:rsid w:val="008E0A13"/>
    <w:rsid w:val="008E5F05"/>
    <w:rsid w:val="008E6FCB"/>
    <w:rsid w:val="008E712E"/>
    <w:rsid w:val="008F0B96"/>
    <w:rsid w:val="008F4AB1"/>
    <w:rsid w:val="00900246"/>
    <w:rsid w:val="0090239A"/>
    <w:rsid w:val="00907482"/>
    <w:rsid w:val="00907EEA"/>
    <w:rsid w:val="009208EF"/>
    <w:rsid w:val="009266B8"/>
    <w:rsid w:val="00936B86"/>
    <w:rsid w:val="00951DEB"/>
    <w:rsid w:val="00955852"/>
    <w:rsid w:val="009610F3"/>
    <w:rsid w:val="00963EA6"/>
    <w:rsid w:val="0097362D"/>
    <w:rsid w:val="00984EF2"/>
    <w:rsid w:val="00991EDB"/>
    <w:rsid w:val="009A1DB4"/>
    <w:rsid w:val="009C2256"/>
    <w:rsid w:val="009C78D5"/>
    <w:rsid w:val="009D0966"/>
    <w:rsid w:val="009D0F5B"/>
    <w:rsid w:val="009D28E6"/>
    <w:rsid w:val="009D32B9"/>
    <w:rsid w:val="009F0DDD"/>
    <w:rsid w:val="009F1A5B"/>
    <w:rsid w:val="009F3CF3"/>
    <w:rsid w:val="009F7511"/>
    <w:rsid w:val="009F762B"/>
    <w:rsid w:val="00A02999"/>
    <w:rsid w:val="00A0383C"/>
    <w:rsid w:val="00A0487F"/>
    <w:rsid w:val="00A16FF1"/>
    <w:rsid w:val="00A2149A"/>
    <w:rsid w:val="00A22820"/>
    <w:rsid w:val="00A22AC1"/>
    <w:rsid w:val="00A23063"/>
    <w:rsid w:val="00A2571D"/>
    <w:rsid w:val="00A27B8C"/>
    <w:rsid w:val="00A335D4"/>
    <w:rsid w:val="00A3390A"/>
    <w:rsid w:val="00A348F0"/>
    <w:rsid w:val="00A357BD"/>
    <w:rsid w:val="00A4079F"/>
    <w:rsid w:val="00A42928"/>
    <w:rsid w:val="00A45CC1"/>
    <w:rsid w:val="00A47C6E"/>
    <w:rsid w:val="00A53A22"/>
    <w:rsid w:val="00A55CD9"/>
    <w:rsid w:val="00A62B95"/>
    <w:rsid w:val="00A6456E"/>
    <w:rsid w:val="00A730F4"/>
    <w:rsid w:val="00A833EC"/>
    <w:rsid w:val="00A90D92"/>
    <w:rsid w:val="00AA06AD"/>
    <w:rsid w:val="00AA1E95"/>
    <w:rsid w:val="00AA313B"/>
    <w:rsid w:val="00AA32DD"/>
    <w:rsid w:val="00AB127B"/>
    <w:rsid w:val="00AC7257"/>
    <w:rsid w:val="00AD1437"/>
    <w:rsid w:val="00AD5EE6"/>
    <w:rsid w:val="00AD6BEF"/>
    <w:rsid w:val="00AE156F"/>
    <w:rsid w:val="00AE2B42"/>
    <w:rsid w:val="00AE4006"/>
    <w:rsid w:val="00AE46BF"/>
    <w:rsid w:val="00AE472C"/>
    <w:rsid w:val="00AF0946"/>
    <w:rsid w:val="00AF0EA9"/>
    <w:rsid w:val="00AF1052"/>
    <w:rsid w:val="00AF17A6"/>
    <w:rsid w:val="00B016DD"/>
    <w:rsid w:val="00B06360"/>
    <w:rsid w:val="00B06D09"/>
    <w:rsid w:val="00B0703F"/>
    <w:rsid w:val="00B118AF"/>
    <w:rsid w:val="00B203D5"/>
    <w:rsid w:val="00B20E56"/>
    <w:rsid w:val="00B2379A"/>
    <w:rsid w:val="00B2489B"/>
    <w:rsid w:val="00B26CA4"/>
    <w:rsid w:val="00B37C71"/>
    <w:rsid w:val="00B37F53"/>
    <w:rsid w:val="00B44DFD"/>
    <w:rsid w:val="00B47F94"/>
    <w:rsid w:val="00B52557"/>
    <w:rsid w:val="00B54D7E"/>
    <w:rsid w:val="00B557B4"/>
    <w:rsid w:val="00B654F9"/>
    <w:rsid w:val="00B66B6B"/>
    <w:rsid w:val="00B7377C"/>
    <w:rsid w:val="00B7552E"/>
    <w:rsid w:val="00B822F8"/>
    <w:rsid w:val="00B870F3"/>
    <w:rsid w:val="00B92579"/>
    <w:rsid w:val="00BA0864"/>
    <w:rsid w:val="00BB7F4D"/>
    <w:rsid w:val="00BC516D"/>
    <w:rsid w:val="00BD42C2"/>
    <w:rsid w:val="00BD4F4D"/>
    <w:rsid w:val="00BE1C09"/>
    <w:rsid w:val="00BE371A"/>
    <w:rsid w:val="00BF7D23"/>
    <w:rsid w:val="00C06F6D"/>
    <w:rsid w:val="00C13DEB"/>
    <w:rsid w:val="00C30AD7"/>
    <w:rsid w:val="00C3395A"/>
    <w:rsid w:val="00C34A8A"/>
    <w:rsid w:val="00C36459"/>
    <w:rsid w:val="00C4140F"/>
    <w:rsid w:val="00C4722E"/>
    <w:rsid w:val="00C555BB"/>
    <w:rsid w:val="00C55AE6"/>
    <w:rsid w:val="00C63CD2"/>
    <w:rsid w:val="00C71F6A"/>
    <w:rsid w:val="00C7261C"/>
    <w:rsid w:val="00C740E5"/>
    <w:rsid w:val="00C9188D"/>
    <w:rsid w:val="00C93357"/>
    <w:rsid w:val="00C93788"/>
    <w:rsid w:val="00C96159"/>
    <w:rsid w:val="00CA7A80"/>
    <w:rsid w:val="00CB5E19"/>
    <w:rsid w:val="00CD5EAA"/>
    <w:rsid w:val="00CE2A1A"/>
    <w:rsid w:val="00CF20C4"/>
    <w:rsid w:val="00D02E28"/>
    <w:rsid w:val="00D07CB1"/>
    <w:rsid w:val="00D16797"/>
    <w:rsid w:val="00D20243"/>
    <w:rsid w:val="00D24532"/>
    <w:rsid w:val="00D26899"/>
    <w:rsid w:val="00D311B7"/>
    <w:rsid w:val="00D44383"/>
    <w:rsid w:val="00D505B3"/>
    <w:rsid w:val="00D51211"/>
    <w:rsid w:val="00D541D5"/>
    <w:rsid w:val="00D605C3"/>
    <w:rsid w:val="00D64078"/>
    <w:rsid w:val="00D64FF4"/>
    <w:rsid w:val="00D73271"/>
    <w:rsid w:val="00D73300"/>
    <w:rsid w:val="00D946F7"/>
    <w:rsid w:val="00D97774"/>
    <w:rsid w:val="00DA3E74"/>
    <w:rsid w:val="00DB2B95"/>
    <w:rsid w:val="00DB4832"/>
    <w:rsid w:val="00DC5C4F"/>
    <w:rsid w:val="00DC64DB"/>
    <w:rsid w:val="00DD1318"/>
    <w:rsid w:val="00DD5E22"/>
    <w:rsid w:val="00DD7651"/>
    <w:rsid w:val="00DE112E"/>
    <w:rsid w:val="00DE2317"/>
    <w:rsid w:val="00DE2B3D"/>
    <w:rsid w:val="00DE5A90"/>
    <w:rsid w:val="00DE5A9E"/>
    <w:rsid w:val="00E04736"/>
    <w:rsid w:val="00E064E5"/>
    <w:rsid w:val="00E07868"/>
    <w:rsid w:val="00E107EC"/>
    <w:rsid w:val="00E13899"/>
    <w:rsid w:val="00E1433E"/>
    <w:rsid w:val="00E3239B"/>
    <w:rsid w:val="00E357DC"/>
    <w:rsid w:val="00E42640"/>
    <w:rsid w:val="00E54839"/>
    <w:rsid w:val="00E56C61"/>
    <w:rsid w:val="00E66F12"/>
    <w:rsid w:val="00E75FA0"/>
    <w:rsid w:val="00E81EB4"/>
    <w:rsid w:val="00E950B3"/>
    <w:rsid w:val="00E95A56"/>
    <w:rsid w:val="00EA1501"/>
    <w:rsid w:val="00EA4C20"/>
    <w:rsid w:val="00EB1EAF"/>
    <w:rsid w:val="00EB7158"/>
    <w:rsid w:val="00EC1ACE"/>
    <w:rsid w:val="00EC3E9C"/>
    <w:rsid w:val="00EC454D"/>
    <w:rsid w:val="00ED1811"/>
    <w:rsid w:val="00EE54C5"/>
    <w:rsid w:val="00EE7C6F"/>
    <w:rsid w:val="00F03585"/>
    <w:rsid w:val="00F03FDE"/>
    <w:rsid w:val="00F04833"/>
    <w:rsid w:val="00F04FE0"/>
    <w:rsid w:val="00F0524D"/>
    <w:rsid w:val="00F130AD"/>
    <w:rsid w:val="00F1544C"/>
    <w:rsid w:val="00F15F6B"/>
    <w:rsid w:val="00F166A9"/>
    <w:rsid w:val="00F173BF"/>
    <w:rsid w:val="00F2333A"/>
    <w:rsid w:val="00F3170C"/>
    <w:rsid w:val="00F41274"/>
    <w:rsid w:val="00F645C1"/>
    <w:rsid w:val="00F7122B"/>
    <w:rsid w:val="00F82A91"/>
    <w:rsid w:val="00F837DF"/>
    <w:rsid w:val="00F83894"/>
    <w:rsid w:val="00F84AF9"/>
    <w:rsid w:val="00F862F8"/>
    <w:rsid w:val="00F869E3"/>
    <w:rsid w:val="00F87D70"/>
    <w:rsid w:val="00F93E07"/>
    <w:rsid w:val="00F96E0D"/>
    <w:rsid w:val="00FA4F98"/>
    <w:rsid w:val="00FA6FEA"/>
    <w:rsid w:val="00FA7FE0"/>
    <w:rsid w:val="00FB6364"/>
    <w:rsid w:val="00FC2513"/>
    <w:rsid w:val="00FD2407"/>
    <w:rsid w:val="00FD56EE"/>
    <w:rsid w:val="00FD57AC"/>
    <w:rsid w:val="00FD7273"/>
    <w:rsid w:val="00FE0EDF"/>
    <w:rsid w:val="00FE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68D3DA9"/>
  <w15:docId w15:val="{B0F26E32-0F4E-41BB-ACE7-1DF8B235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160"/>
      <w:textAlignment w:val="baseline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basedOn w:val="Numatytasispastraiposriftas"/>
  </w:style>
  <w:style w:type="paragraph" w:customStyle="1" w:styleId="DiagramaDiagramaChar">
    <w:name w:val="Diagrama Diagrama Char"/>
    <w:basedOn w:val="prastasis"/>
    <w:pPr>
      <w:suppressAutoHyphens w:val="0"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  <w:style w:type="paragraph" w:styleId="Debesliotekstas">
    <w:name w:val="Balloon Text"/>
    <w:basedOn w:val="prastasi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rPr>
      <w:rFonts w:ascii="Segoe UI" w:hAnsi="Segoe UI" w:cs="Segoe UI"/>
      <w:sz w:val="18"/>
      <w:szCs w:val="18"/>
    </w:rPr>
  </w:style>
  <w:style w:type="paragraph" w:customStyle="1" w:styleId="DiagramaDiagramaChar0">
    <w:name w:val="Diagrama Diagrama Char"/>
    <w:basedOn w:val="prastasis"/>
    <w:pPr>
      <w:suppressAutoHyphens w:val="0"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  <w:style w:type="paragraph" w:styleId="Pataisymai">
    <w:name w:val="Revision"/>
    <w:pPr>
      <w:autoSpaceDN w:val="0"/>
    </w:pPr>
    <w:rPr>
      <w:sz w:val="22"/>
      <w:szCs w:val="22"/>
      <w:lang w:val="lt-LT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</w:style>
  <w:style w:type="paragraph" w:customStyle="1" w:styleId="DiagramaDiagramaChar1">
    <w:name w:val="Diagrama Diagrama Char"/>
    <w:basedOn w:val="prastasis"/>
    <w:pPr>
      <w:suppressAutoHyphens w:val="0"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iagramaDiagramaChar2">
    <w:name w:val="Diagrama Diagrama Char"/>
    <w:basedOn w:val="prastasis"/>
    <w:rsid w:val="00254C6C"/>
    <w:pPr>
      <w:suppressAutoHyphens w:val="0"/>
      <w:autoSpaceDN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9d47bee015142b499e346ac386f8c1b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4982D-21E8-40E1-A880-D255DAE0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79d47bee015142b499e346ac386f8c1b</Template>
  <TotalTime>1</TotalTime>
  <Pages>5</Pages>
  <Words>1589</Words>
  <Characters>9062</Characters>
  <Application>Microsoft Office Word</Application>
  <DocSecurity>4</DocSecurity>
  <Lines>75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VIETINĖS REIKŠMĖS KELIŲ OBJEKTŲ FINANSAVIMO 2026-2028 METŲ PRIORITETINĖS EILĖS PATVIRTINIMO (PRIEDAS)</vt:lpstr>
      <vt:lpstr>DĖL SKUODO RAJONO SAVIVALDYBĖS VIETINĖS REIKŠMĖS KELIŲ OBJEKTŲ FINANSAVIMO 2025-2027 METŲ PRIORITETINĖS EILĖS PATVIRTINIMO</vt:lpstr>
    </vt:vector>
  </TitlesOfParts>
  <Manager>2026-02-26</Manager>
  <Company/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VIETINĖS REIKŠMĖS KELIŲ OBJEKTŲ FINANSAVIMO 2026-2028 METŲ PRIORITETINĖS EILĖS PATVIRTINIMO (PRIEDAS)</dc:title>
  <dc:subject>T9-36</dc:subject>
  <dc:creator>SKUODO RAJONO SAVIVALDYBĖS TARYBA</dc:creator>
  <cp:keywords/>
  <cp:lastModifiedBy>Sadauskienė, Dalia</cp:lastModifiedBy>
  <cp:revision>2</cp:revision>
  <cp:lastPrinted>2026-02-09T11:54:00Z</cp:lastPrinted>
  <dcterms:created xsi:type="dcterms:W3CDTF">2026-08-17T08:55:00Z</dcterms:created>
  <dcterms:modified xsi:type="dcterms:W3CDTF">2026-08-17T08:55:00Z</dcterms:modified>
  <cp:category>PRIEDAS</cp:category>
</cp:coreProperties>
</file>